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17A" w:rsidRPr="00814ED1" w:rsidRDefault="00BA317A" w:rsidP="00814ED1">
      <w:pPr>
        <w:tabs>
          <w:tab w:val="left" w:pos="1204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814ED1">
        <w:rPr>
          <w:rFonts w:ascii="Times New Roman" w:hAnsi="Times New Roman" w:cs="Times New Roman"/>
        </w:rPr>
        <w:t>Приложение 5</w:t>
      </w:r>
    </w:p>
    <w:p w:rsidR="00BA317A" w:rsidRPr="00814ED1" w:rsidRDefault="00BA317A" w:rsidP="00814ED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814ED1">
        <w:rPr>
          <w:rFonts w:ascii="Times New Roman" w:hAnsi="Times New Roman" w:cs="Times New Roman"/>
        </w:rPr>
        <w:t xml:space="preserve">     к Порядку разработки, формировании, реализации и </w:t>
      </w:r>
    </w:p>
    <w:p w:rsidR="00BA317A" w:rsidRDefault="00BA317A" w:rsidP="00814ED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814ED1">
        <w:rPr>
          <w:rFonts w:ascii="Times New Roman" w:hAnsi="Times New Roman" w:cs="Times New Roman"/>
        </w:rPr>
        <w:t>проведения оценки эффективности</w:t>
      </w:r>
      <w:r>
        <w:rPr>
          <w:rFonts w:ascii="Times New Roman" w:hAnsi="Times New Roman" w:cs="Times New Roman"/>
        </w:rPr>
        <w:t xml:space="preserve"> </w:t>
      </w:r>
      <w:r w:rsidRPr="00814ED1">
        <w:rPr>
          <w:rFonts w:ascii="Times New Roman" w:hAnsi="Times New Roman" w:cs="Times New Roman"/>
        </w:rPr>
        <w:t xml:space="preserve">реализации </w:t>
      </w:r>
    </w:p>
    <w:p w:rsidR="00BA317A" w:rsidRPr="00814ED1" w:rsidRDefault="00BA317A" w:rsidP="00814ED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814ED1">
        <w:rPr>
          <w:rFonts w:ascii="Times New Roman" w:hAnsi="Times New Roman" w:cs="Times New Roman"/>
        </w:rPr>
        <w:t>муниципальных программ</w:t>
      </w:r>
      <w:r>
        <w:rPr>
          <w:rFonts w:ascii="Times New Roman" w:hAnsi="Times New Roman" w:cs="Times New Roman"/>
        </w:rPr>
        <w:t xml:space="preserve"> </w:t>
      </w:r>
      <w:r w:rsidRPr="00814ED1">
        <w:rPr>
          <w:rFonts w:ascii="Times New Roman" w:hAnsi="Times New Roman" w:cs="Times New Roman"/>
        </w:rPr>
        <w:t>города Ржева Тверской области</w:t>
      </w:r>
    </w:p>
    <w:p w:rsidR="00BA317A" w:rsidRPr="007C42B4" w:rsidRDefault="00BA317A" w:rsidP="007C42B4">
      <w:pPr>
        <w:pStyle w:val="ConsPlusTitle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BA317A" w:rsidRDefault="00BA317A" w:rsidP="007C42B4">
      <w:pPr>
        <w:pStyle w:val="ConsPlusTitle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BA317A" w:rsidRPr="007C42B4" w:rsidRDefault="00BA317A" w:rsidP="007C42B4">
      <w:pPr>
        <w:pStyle w:val="ConsPlusTitle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BA317A" w:rsidRPr="00B6390E" w:rsidRDefault="00BA317A" w:rsidP="007C42B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6390E">
        <w:rPr>
          <w:rFonts w:ascii="Times New Roman" w:hAnsi="Times New Roman" w:cs="Times New Roman"/>
          <w:sz w:val="24"/>
          <w:szCs w:val="24"/>
        </w:rPr>
        <w:t>Методика</w:t>
      </w:r>
    </w:p>
    <w:p w:rsidR="00BA317A" w:rsidRPr="00B6390E" w:rsidRDefault="00BA317A" w:rsidP="007C42B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6390E">
        <w:rPr>
          <w:rFonts w:ascii="Times New Roman" w:hAnsi="Times New Roman" w:cs="Times New Roman"/>
          <w:sz w:val="24"/>
          <w:szCs w:val="24"/>
        </w:rPr>
        <w:t>оценки эффективности реализации</w:t>
      </w:r>
    </w:p>
    <w:p w:rsidR="00BA317A" w:rsidRPr="00B6390E" w:rsidRDefault="00BA317A" w:rsidP="007C42B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6390E">
        <w:rPr>
          <w:rFonts w:ascii="Times New Roman" w:hAnsi="Times New Roman" w:cs="Times New Roman"/>
          <w:sz w:val="24"/>
          <w:szCs w:val="24"/>
        </w:rPr>
        <w:t>муниципальной программы города Ржева Тверской области</w:t>
      </w:r>
    </w:p>
    <w:p w:rsidR="00BA317A" w:rsidRDefault="00BA317A" w:rsidP="007C42B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BA317A" w:rsidRPr="007C42B4" w:rsidRDefault="00BA317A" w:rsidP="007C42B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BA317A" w:rsidRPr="007C42B4" w:rsidRDefault="00BA317A" w:rsidP="007C42B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BA317A" w:rsidRPr="00DC2E30" w:rsidRDefault="00BA317A" w:rsidP="00CF2804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bookmarkStart w:id="0" w:name="Par673"/>
      <w:bookmarkEnd w:id="0"/>
      <w:r w:rsidRPr="00DC2E30">
        <w:rPr>
          <w:rFonts w:ascii="Times New Roman" w:hAnsi="Times New Roman" w:cs="Times New Roman"/>
          <w:sz w:val="24"/>
          <w:szCs w:val="24"/>
        </w:rPr>
        <w:t xml:space="preserve">1. Индекс освоения бюджетных средств, выделенных на достижение плановых значений показателей муниципальной программы </w:t>
      </w:r>
      <w:r w:rsidRPr="00DC2E30">
        <w:rPr>
          <w:rFonts w:ascii="Times New Roman" w:hAnsi="Times New Roman" w:cs="Times New Roman"/>
          <w:i/>
          <w:iCs/>
          <w:sz w:val="24"/>
          <w:szCs w:val="24"/>
        </w:rPr>
        <w:t>муниципального образования Тверской области</w:t>
      </w:r>
      <w:r w:rsidRPr="00DC2E30">
        <w:rPr>
          <w:rFonts w:ascii="Times New Roman" w:hAnsi="Times New Roman" w:cs="Times New Roman"/>
          <w:sz w:val="24"/>
          <w:szCs w:val="24"/>
        </w:rPr>
        <w:t xml:space="preserve"> (далее - муниципальная программа) в отчетном периоде, определяется по формуле:</w:t>
      </w:r>
      <w:r w:rsidRPr="00DC2E30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BA317A" w:rsidRPr="00DC2E30" w:rsidRDefault="00BA317A" w:rsidP="00CF2804">
      <w:pPr>
        <w:ind w:firstLine="426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DC2E30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6.5pt" o:ole="">
            <v:imagedata r:id="rId4" o:title=""/>
          </v:shape>
          <o:OLEObject Type="Embed" ProgID="Equation.3" ShapeID="_x0000_i1025" DrawAspect="Content" ObjectID="_1439373234" r:id="rId5"/>
        </w:object>
      </w:r>
      <w:r w:rsidRPr="00DC2E30">
        <w:rPr>
          <w:rFonts w:ascii="Times New Roman" w:hAnsi="Times New Roman" w:cs="Times New Roman"/>
          <w:position w:val="-64"/>
          <w:sz w:val="24"/>
          <w:szCs w:val="24"/>
          <w:lang w:val="en-US"/>
        </w:rPr>
        <w:object w:dxaOrig="1600" w:dyaOrig="1400">
          <v:shape id="_x0000_i1026" type="#_x0000_t75" style="width:80.25pt;height:69.75pt" o:ole="">
            <v:imagedata r:id="rId6" o:title=""/>
          </v:shape>
          <o:OLEObject Type="Embed" ProgID="Equation.3" ShapeID="_x0000_i1026" DrawAspect="Content" ObjectID="_1439373235" r:id="rId7"/>
        </w:object>
      </w:r>
      <w:r w:rsidRPr="00DC2E30">
        <w:rPr>
          <w:rFonts w:ascii="Times New Roman" w:hAnsi="Times New Roman" w:cs="Times New Roman"/>
          <w:sz w:val="24"/>
          <w:szCs w:val="24"/>
        </w:rPr>
        <w:t>,   (1</w:t>
      </w:r>
      <w:r w:rsidRPr="00DC2E30">
        <w:rPr>
          <w:rFonts w:ascii="Times New Roman" w:hAnsi="Times New Roman" w:cs="Times New Roman"/>
          <w:noProof/>
          <w:sz w:val="24"/>
          <w:szCs w:val="24"/>
        </w:rPr>
        <w:t>)</w:t>
      </w:r>
    </w:p>
    <w:p w:rsidR="00BA317A" w:rsidRPr="00DC2E30" w:rsidRDefault="00BA317A" w:rsidP="00CF2804">
      <w:pPr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C2E30">
        <w:rPr>
          <w:rFonts w:ascii="Times New Roman" w:hAnsi="Times New Roman" w:cs="Times New Roman"/>
          <w:sz w:val="24"/>
          <w:szCs w:val="24"/>
        </w:rPr>
        <w:t xml:space="preserve">где </w:t>
      </w:r>
      <w:r w:rsidRPr="00DC2E30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400" w:dyaOrig="360">
          <v:shape id="_x0000_i1027" type="#_x0000_t75" style="width:19.5pt;height:18pt" o:ole="">
            <v:imagedata r:id="rId8" o:title=""/>
          </v:shape>
          <o:OLEObject Type="Embed" ProgID="Equation.3" ShapeID="_x0000_i1027" DrawAspect="Content" ObjectID="_1439373236" r:id="rId9"/>
        </w:object>
      </w:r>
      <w:r w:rsidRPr="00DC2E30">
        <w:rPr>
          <w:rFonts w:ascii="Times New Roman" w:hAnsi="Times New Roman" w:cs="Times New Roman"/>
          <w:sz w:val="24"/>
          <w:szCs w:val="24"/>
        </w:rPr>
        <w:t xml:space="preserve"> - индекс освоения бюджетных средств, выделенных на достижение плановых значений показателей муниципальной программы в отчетном периоде; </w:t>
      </w:r>
    </w:p>
    <w:p w:rsidR="00BA317A" w:rsidRPr="00DC2E30" w:rsidRDefault="00BA317A" w:rsidP="00CF280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2E30">
        <w:rPr>
          <w:rFonts w:ascii="Times New Roman" w:hAnsi="Times New Roman" w:cs="Times New Roman"/>
          <w:position w:val="-14"/>
          <w:sz w:val="24"/>
          <w:szCs w:val="24"/>
        </w:rPr>
        <w:object w:dxaOrig="520" w:dyaOrig="400">
          <v:shape id="_x0000_i1028" type="#_x0000_t75" style="width:25.5pt;height:19.5pt" o:ole="">
            <v:imagedata r:id="rId10" o:title=""/>
          </v:shape>
          <o:OLEObject Type="Embed" ProgID="Equation.3" ShapeID="_x0000_i1028" DrawAspect="Content" ObjectID="_1439373237" r:id="rId11"/>
        </w:object>
      </w:r>
      <w:r w:rsidRPr="00DC2E30">
        <w:rPr>
          <w:rFonts w:ascii="Times New Roman" w:hAnsi="Times New Roman" w:cs="Times New Roman"/>
          <w:sz w:val="24"/>
          <w:szCs w:val="24"/>
        </w:rPr>
        <w:t xml:space="preserve"> - количество подпрограмм  в муниципальной программе;</w:t>
      </w:r>
    </w:p>
    <w:p w:rsidR="00BA317A" w:rsidRPr="00DC2E30" w:rsidRDefault="00BA317A" w:rsidP="00CF280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2E30">
        <w:rPr>
          <w:rFonts w:ascii="Times New Roman" w:hAnsi="Times New Roman" w:cs="Times New Roman"/>
          <w:position w:val="-12"/>
          <w:sz w:val="24"/>
          <w:szCs w:val="24"/>
        </w:rPr>
        <w:object w:dxaOrig="580" w:dyaOrig="380">
          <v:shape id="_x0000_i1029" type="#_x0000_t75" style="width:28.5pt;height:19.5pt" o:ole="">
            <v:imagedata r:id="rId12" o:title=""/>
          </v:shape>
          <o:OLEObject Type="Embed" ProgID="Equation.3" ShapeID="_x0000_i1029" DrawAspect="Content" ObjectID="_1439373238" r:id="rId13"/>
        </w:object>
      </w:r>
      <w:r w:rsidRPr="00DC2E30">
        <w:rPr>
          <w:rFonts w:ascii="Times New Roman" w:hAnsi="Times New Roman" w:cs="Times New Roman"/>
          <w:sz w:val="24"/>
          <w:szCs w:val="24"/>
        </w:rPr>
        <w:t xml:space="preserve">, </w:t>
      </w:r>
      <w:r w:rsidRPr="00DC2E30">
        <w:rPr>
          <w:rFonts w:ascii="Times New Roman" w:hAnsi="Times New Roman" w:cs="Times New Roman"/>
          <w:position w:val="-12"/>
          <w:sz w:val="24"/>
          <w:szCs w:val="24"/>
        </w:rPr>
        <w:object w:dxaOrig="580" w:dyaOrig="380">
          <v:shape id="_x0000_i1030" type="#_x0000_t75" style="width:28.5pt;height:19.5pt" o:ole="">
            <v:imagedata r:id="rId14" o:title=""/>
          </v:shape>
          <o:OLEObject Type="Embed" ProgID="Equation.3" ShapeID="_x0000_i1030" DrawAspect="Content" ObjectID="_1439373239" r:id="rId15"/>
        </w:object>
      </w:r>
      <w:r w:rsidRPr="00DC2E30">
        <w:rPr>
          <w:rFonts w:ascii="Times New Roman" w:hAnsi="Times New Roman" w:cs="Times New Roman"/>
          <w:sz w:val="24"/>
          <w:szCs w:val="24"/>
        </w:rPr>
        <w:t xml:space="preserve">- фактический и плановый объем финансирования </w:t>
      </w:r>
      <w:r w:rsidRPr="00DC2E30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DC2E30">
        <w:rPr>
          <w:rFonts w:ascii="Times New Roman" w:hAnsi="Times New Roman" w:cs="Times New Roman"/>
          <w:sz w:val="24"/>
          <w:szCs w:val="24"/>
        </w:rPr>
        <w:t>-й подпрограммы в отчетном периоде.</w:t>
      </w:r>
    </w:p>
    <w:p w:rsidR="00BA317A" w:rsidRPr="00DC2E30" w:rsidRDefault="00BA317A" w:rsidP="00CF28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2E30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DC2E30">
        <w:rPr>
          <w:rFonts w:ascii="Times New Roman" w:hAnsi="Times New Roman" w:cs="Times New Roman"/>
          <w:i/>
          <w:iCs/>
          <w:sz w:val="24"/>
          <w:szCs w:val="24"/>
        </w:rPr>
        <w:t xml:space="preserve"> -</w:t>
      </w:r>
      <w:r w:rsidRPr="00DC2E30">
        <w:rPr>
          <w:rFonts w:ascii="Times New Roman" w:hAnsi="Times New Roman" w:cs="Times New Roman"/>
          <w:sz w:val="24"/>
          <w:szCs w:val="24"/>
        </w:rPr>
        <w:t xml:space="preserve"> текущий номер подпрограммы, , </w:t>
      </w:r>
      <w:r w:rsidRPr="00DC2E30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DC2E30">
        <w:rPr>
          <w:rFonts w:ascii="Times New Roman" w:hAnsi="Times New Roman" w:cs="Times New Roman"/>
          <w:sz w:val="24"/>
          <w:szCs w:val="24"/>
        </w:rPr>
        <w:t xml:space="preserve">=1, 2, …., </w:t>
      </w:r>
      <w:r w:rsidRPr="00DC2E30">
        <w:rPr>
          <w:rFonts w:ascii="Times New Roman" w:hAnsi="Times New Roman" w:cs="Times New Roman"/>
          <w:position w:val="-14"/>
          <w:sz w:val="24"/>
          <w:szCs w:val="24"/>
        </w:rPr>
        <w:object w:dxaOrig="520" w:dyaOrig="400">
          <v:shape id="_x0000_i1031" type="#_x0000_t75" style="width:25.5pt;height:19.5pt" o:ole="">
            <v:imagedata r:id="rId16" o:title=""/>
          </v:shape>
          <o:OLEObject Type="Embed" ProgID="Equation.3" ShapeID="_x0000_i1031" DrawAspect="Content" ObjectID="_1439373240" r:id="rId17"/>
        </w:object>
      </w:r>
      <w:r w:rsidRPr="00DC2E30">
        <w:rPr>
          <w:rFonts w:ascii="Times New Roman" w:hAnsi="Times New Roman" w:cs="Times New Roman"/>
          <w:sz w:val="24"/>
          <w:szCs w:val="24"/>
        </w:rPr>
        <w:t>.</w:t>
      </w:r>
    </w:p>
    <w:p w:rsidR="00BA317A" w:rsidRPr="00DC2E30" w:rsidRDefault="00BA317A" w:rsidP="00CF2804">
      <w:pPr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C2E30">
        <w:rPr>
          <w:rFonts w:ascii="Times New Roman" w:hAnsi="Times New Roman" w:cs="Times New Roman"/>
          <w:sz w:val="24"/>
          <w:szCs w:val="24"/>
        </w:rPr>
        <w:t xml:space="preserve">Фактический и плановый объем финансирования обеспечивающей подпрограммы в отчетном периоде при определении  индекса освоения бюджетных средств, выделенных на достижение плановых значений показателей муниципальной программы не учитываются. </w:t>
      </w:r>
    </w:p>
    <w:p w:rsidR="00BA317A" w:rsidRPr="00DC2E30" w:rsidRDefault="00BA317A" w:rsidP="00CF2804">
      <w:pPr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C2E30">
        <w:rPr>
          <w:rFonts w:ascii="Times New Roman" w:hAnsi="Times New Roman" w:cs="Times New Roman"/>
          <w:sz w:val="24"/>
          <w:szCs w:val="24"/>
        </w:rPr>
        <w:t>2. Индекс достижения плановых значений показателей муниципальной программы в отчетном периоде определяется по формуле:</w:t>
      </w:r>
      <w:r w:rsidRPr="00DC2E30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BA317A" w:rsidRPr="00DC2E30" w:rsidRDefault="00BA317A" w:rsidP="00CF2804">
      <w:pPr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DC2E30">
        <w:rPr>
          <w:rFonts w:ascii="Times New Roman" w:hAnsi="Times New Roman" w:cs="Times New Roman"/>
          <w:noProof/>
          <w:position w:val="-68"/>
          <w:sz w:val="24"/>
          <w:szCs w:val="24"/>
        </w:rPr>
        <w:object w:dxaOrig="2500" w:dyaOrig="1480">
          <v:shape id="_x0000_i1032" type="#_x0000_t75" style="width:123.75pt;height:73.5pt" o:ole="">
            <v:imagedata r:id="rId18" o:title=""/>
          </v:shape>
          <o:OLEObject Type="Embed" ProgID="Equation.3" ShapeID="_x0000_i1032" DrawAspect="Content" ObjectID="_1439373241" r:id="rId19"/>
        </w:object>
      </w:r>
      <w:r w:rsidRPr="00DC2E30">
        <w:rPr>
          <w:rFonts w:ascii="Times New Roman" w:hAnsi="Times New Roman" w:cs="Times New Roman"/>
          <w:noProof/>
          <w:sz w:val="24"/>
          <w:szCs w:val="24"/>
        </w:rPr>
        <w:t>,   (2)</w:t>
      </w:r>
    </w:p>
    <w:p w:rsidR="00BA317A" w:rsidRDefault="00BA317A" w:rsidP="00CF2804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C2E30">
        <w:rPr>
          <w:rFonts w:ascii="Times New Roman" w:hAnsi="Times New Roman" w:cs="Times New Roman"/>
          <w:sz w:val="24"/>
          <w:szCs w:val="24"/>
        </w:rPr>
        <w:t>где</w:t>
      </w:r>
      <w:r w:rsidRPr="00DC2E30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420" w:dyaOrig="360">
          <v:shape id="_x0000_i1033" type="#_x0000_t75" style="width:21pt;height:18pt" o:ole="">
            <v:imagedata r:id="rId20" o:title=""/>
          </v:shape>
          <o:OLEObject Type="Embed" ProgID="Equation.3" ShapeID="_x0000_i1033" DrawAspect="Content" ObjectID="_1439373242" r:id="rId21"/>
        </w:object>
      </w:r>
      <w:r w:rsidRPr="00DC2E30">
        <w:rPr>
          <w:rFonts w:ascii="Times New Roman" w:hAnsi="Times New Roman" w:cs="Times New Roman"/>
          <w:sz w:val="24"/>
          <w:szCs w:val="24"/>
        </w:rPr>
        <w:t xml:space="preserve"> - индекс достижения плановых значений показателей муниципальной программы в отчетном периоде;</w:t>
      </w:r>
      <w:r w:rsidRPr="00DC2E30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BA317A" w:rsidRDefault="00BA317A" w:rsidP="00CF2804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BA317A" w:rsidRPr="00DC2E30" w:rsidRDefault="00BA317A" w:rsidP="00CF2804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BA317A" w:rsidRPr="00DC2E30" w:rsidRDefault="00BA317A" w:rsidP="00CF2804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C2E30">
        <w:rPr>
          <w:rFonts w:ascii="Times New Roman" w:hAnsi="Times New Roman" w:cs="Times New Roman"/>
          <w:noProof/>
          <w:position w:val="-14"/>
          <w:sz w:val="24"/>
          <w:szCs w:val="24"/>
        </w:rPr>
        <w:object w:dxaOrig="420" w:dyaOrig="400">
          <v:shape id="_x0000_i1034" type="#_x0000_t75" style="width:21pt;height:19.5pt" o:ole="">
            <v:imagedata r:id="rId22" o:title=""/>
          </v:shape>
          <o:OLEObject Type="Embed" ProgID="Equation.3" ShapeID="_x0000_i1034" DrawAspect="Content" ObjectID="_1439373243" r:id="rId23"/>
        </w:object>
      </w:r>
      <w:r w:rsidRPr="00DC2E30">
        <w:rPr>
          <w:rFonts w:ascii="Times New Roman" w:hAnsi="Times New Roman" w:cs="Times New Roman"/>
          <w:noProof/>
          <w:sz w:val="24"/>
          <w:szCs w:val="24"/>
        </w:rPr>
        <w:t xml:space="preserve"> - количество целей </w:t>
      </w:r>
      <w:r w:rsidRPr="00DC2E3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DC2E30">
        <w:rPr>
          <w:rFonts w:ascii="Times New Roman" w:hAnsi="Times New Roman" w:cs="Times New Roman"/>
          <w:noProof/>
          <w:sz w:val="24"/>
          <w:szCs w:val="24"/>
        </w:rPr>
        <w:t>программы;</w:t>
      </w:r>
    </w:p>
    <w:p w:rsidR="00BA317A" w:rsidRPr="00DC2E30" w:rsidRDefault="00BA317A" w:rsidP="00CF280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2E30">
        <w:rPr>
          <w:rFonts w:ascii="Times New Roman" w:hAnsi="Times New Roman" w:cs="Times New Roman"/>
          <w:position w:val="-12"/>
          <w:sz w:val="24"/>
          <w:szCs w:val="24"/>
        </w:rPr>
        <w:object w:dxaOrig="520" w:dyaOrig="380">
          <v:shape id="_x0000_i1035" type="#_x0000_t75" style="width:25.5pt;height:19.5pt" o:ole="">
            <v:imagedata r:id="rId24" o:title=""/>
          </v:shape>
          <o:OLEObject Type="Embed" ProgID="Equation.3" ShapeID="_x0000_i1035" DrawAspect="Content" ObjectID="_1439373244" r:id="rId25"/>
        </w:object>
      </w:r>
      <w:r w:rsidRPr="00DC2E30">
        <w:rPr>
          <w:rFonts w:ascii="Times New Roman" w:hAnsi="Times New Roman" w:cs="Times New Roman"/>
          <w:sz w:val="24"/>
          <w:szCs w:val="24"/>
        </w:rPr>
        <w:t xml:space="preserve"> - количество показателей, характеризующих достижение i-й цели муниципальной программы;</w:t>
      </w:r>
    </w:p>
    <w:p w:rsidR="00BA317A" w:rsidRPr="00DC2E30" w:rsidRDefault="00BA317A" w:rsidP="00CF280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2E30">
        <w:rPr>
          <w:rFonts w:ascii="Times New Roman" w:hAnsi="Times New Roman" w:cs="Times New Roman"/>
          <w:position w:val="-14"/>
          <w:sz w:val="24"/>
          <w:szCs w:val="24"/>
        </w:rPr>
        <w:object w:dxaOrig="440" w:dyaOrig="400">
          <v:shape id="_x0000_i1036" type="#_x0000_t75" style="width:21.75pt;height:19.5pt" o:ole="">
            <v:imagedata r:id="rId26" o:title=""/>
          </v:shape>
          <o:OLEObject Type="Embed" ProgID="Equation.3" ShapeID="_x0000_i1036" DrawAspect="Content" ObjectID="_1439373245" r:id="rId27"/>
        </w:object>
      </w:r>
      <w:r w:rsidRPr="00DC2E30">
        <w:rPr>
          <w:rFonts w:ascii="Times New Roman" w:hAnsi="Times New Roman" w:cs="Times New Roman"/>
          <w:sz w:val="24"/>
          <w:szCs w:val="24"/>
        </w:rPr>
        <w:t xml:space="preserve"> - индекс достижения планового значения </w:t>
      </w:r>
      <w:r w:rsidRPr="00DC2E3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C2E30">
        <w:rPr>
          <w:rFonts w:ascii="Times New Roman" w:hAnsi="Times New Roman" w:cs="Times New Roman"/>
          <w:sz w:val="24"/>
          <w:szCs w:val="24"/>
        </w:rPr>
        <w:t xml:space="preserve">-го показателя </w:t>
      </w:r>
      <w:r w:rsidRPr="00DC2E3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C2E30">
        <w:rPr>
          <w:rFonts w:ascii="Times New Roman" w:hAnsi="Times New Roman" w:cs="Times New Roman"/>
          <w:sz w:val="24"/>
          <w:szCs w:val="24"/>
        </w:rPr>
        <w:t>-й цели муниципальной программы в отчетном периоде;</w:t>
      </w:r>
    </w:p>
    <w:p w:rsidR="00BA317A" w:rsidRPr="00DC2E30" w:rsidRDefault="00BA317A" w:rsidP="00CF2804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DC2E3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C2E30">
        <w:rPr>
          <w:rFonts w:ascii="Times New Roman" w:hAnsi="Times New Roman" w:cs="Times New Roman"/>
          <w:sz w:val="24"/>
          <w:szCs w:val="24"/>
        </w:rPr>
        <w:t xml:space="preserve"> - текущий номер цели муниципальной  программы,</w:t>
      </w:r>
      <w:r w:rsidRPr="00DC2E3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C2E3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C2E30">
        <w:rPr>
          <w:rFonts w:ascii="Times New Roman" w:hAnsi="Times New Roman" w:cs="Times New Roman"/>
          <w:sz w:val="24"/>
          <w:szCs w:val="24"/>
        </w:rPr>
        <w:t xml:space="preserve">=1, 2,…, </w:t>
      </w:r>
      <w:r w:rsidRPr="00DC2E30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420" w:dyaOrig="320">
          <v:shape id="_x0000_i1037" type="#_x0000_t75" style="width:21pt;height:15.75pt" o:ole="">
            <v:imagedata r:id="rId28" o:title=""/>
          </v:shape>
          <o:OLEObject Type="Embed" ProgID="Equation.3" ShapeID="_x0000_i1037" DrawAspect="Content" ObjectID="_1439373246" r:id="rId29"/>
        </w:object>
      </w:r>
      <w:r w:rsidRPr="00DC2E30">
        <w:rPr>
          <w:rFonts w:ascii="Times New Roman" w:hAnsi="Times New Roman" w:cs="Times New Roman"/>
          <w:sz w:val="24"/>
          <w:szCs w:val="24"/>
        </w:rPr>
        <w:t>;</w:t>
      </w:r>
    </w:p>
    <w:p w:rsidR="00BA317A" w:rsidRPr="00DC2E30" w:rsidRDefault="00BA317A" w:rsidP="00CF280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2E3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C2E30">
        <w:rPr>
          <w:rFonts w:ascii="Times New Roman" w:hAnsi="Times New Roman" w:cs="Times New Roman"/>
          <w:sz w:val="24"/>
          <w:szCs w:val="24"/>
        </w:rPr>
        <w:t xml:space="preserve"> </w:t>
      </w:r>
      <w:r w:rsidRPr="00DC2E30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DC2E30">
        <w:rPr>
          <w:rFonts w:ascii="Times New Roman" w:hAnsi="Times New Roman" w:cs="Times New Roman"/>
          <w:sz w:val="24"/>
          <w:szCs w:val="24"/>
        </w:rPr>
        <w:t xml:space="preserve"> текущий номер показателя </w:t>
      </w:r>
      <w:r w:rsidRPr="00DC2E3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C2E30">
        <w:rPr>
          <w:rFonts w:ascii="Times New Roman" w:hAnsi="Times New Roman" w:cs="Times New Roman"/>
          <w:sz w:val="24"/>
          <w:szCs w:val="24"/>
        </w:rPr>
        <w:t xml:space="preserve">-й цели муниципальной программы,  подпрограммы, направленной на достижение </w:t>
      </w:r>
      <w:r w:rsidRPr="00DC2E3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C2E30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DC2E30">
        <w:rPr>
          <w:rFonts w:ascii="Times New Roman" w:hAnsi="Times New Roman" w:cs="Times New Roman"/>
          <w:sz w:val="24"/>
          <w:szCs w:val="24"/>
        </w:rPr>
        <w:t xml:space="preserve">й цели муниципальной  программы, </w:t>
      </w:r>
      <w:r w:rsidRPr="00DC2E3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C2E30">
        <w:rPr>
          <w:rFonts w:ascii="Times New Roman" w:hAnsi="Times New Roman" w:cs="Times New Roman"/>
          <w:sz w:val="24"/>
          <w:szCs w:val="24"/>
        </w:rPr>
        <w:t xml:space="preserve"> =1, 2, …., </w:t>
      </w:r>
      <w:r w:rsidRPr="00DC2E30">
        <w:rPr>
          <w:rFonts w:ascii="Times New Roman" w:hAnsi="Times New Roman" w:cs="Times New Roman"/>
          <w:position w:val="-12"/>
          <w:sz w:val="24"/>
          <w:szCs w:val="24"/>
        </w:rPr>
        <w:object w:dxaOrig="520" w:dyaOrig="380">
          <v:shape id="_x0000_i1038" type="#_x0000_t75" style="width:25.5pt;height:19.5pt" o:ole="">
            <v:imagedata r:id="rId24" o:title=""/>
          </v:shape>
          <o:OLEObject Type="Embed" ProgID="Equation.3" ShapeID="_x0000_i1038" DrawAspect="Content" ObjectID="_1439373247" r:id="rId30"/>
        </w:object>
      </w:r>
      <w:r w:rsidRPr="00DC2E30">
        <w:rPr>
          <w:rFonts w:ascii="Times New Roman" w:hAnsi="Times New Roman" w:cs="Times New Roman"/>
          <w:sz w:val="24"/>
          <w:szCs w:val="24"/>
        </w:rPr>
        <w:t>.</w:t>
      </w:r>
    </w:p>
    <w:p w:rsidR="00BA317A" w:rsidRPr="00DC2E30" w:rsidRDefault="00BA317A" w:rsidP="00CF280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2E30">
        <w:rPr>
          <w:rFonts w:ascii="Times New Roman" w:hAnsi="Times New Roman" w:cs="Times New Roman"/>
          <w:sz w:val="24"/>
          <w:szCs w:val="24"/>
        </w:rPr>
        <w:t xml:space="preserve">3. Индекс достижения планового значения </w:t>
      </w:r>
      <w:r w:rsidRPr="00DC2E3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C2E30">
        <w:rPr>
          <w:rFonts w:ascii="Times New Roman" w:hAnsi="Times New Roman" w:cs="Times New Roman"/>
          <w:sz w:val="24"/>
          <w:szCs w:val="24"/>
        </w:rPr>
        <w:t xml:space="preserve">-го показателя </w:t>
      </w:r>
      <w:r w:rsidRPr="00DC2E3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C2E30">
        <w:rPr>
          <w:rFonts w:ascii="Times New Roman" w:hAnsi="Times New Roman" w:cs="Times New Roman"/>
          <w:sz w:val="24"/>
          <w:szCs w:val="24"/>
        </w:rPr>
        <w:t>-й цели муниципальной программы в отчетном периоде определяется исходя из соотношения:</w:t>
      </w:r>
    </w:p>
    <w:p w:rsidR="00BA317A" w:rsidRPr="00DC2E30" w:rsidRDefault="00BA317A" w:rsidP="00CF2804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1.4pt;margin-top:13.6pt;width:390pt;height:87.35pt;z-index:251658240" stroked="f">
            <v:textbox style="mso-next-textbox:#_x0000_s1026">
              <w:txbxContent>
                <w:p w:rsidR="00BA317A" w:rsidRPr="00353271" w:rsidRDefault="00BA317A" w:rsidP="00CF2804">
                  <w:pPr>
                    <w:pStyle w:val="ConsPlusNormal"/>
                    <w:widowControl/>
                    <w:ind w:firstLine="0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Pr="00353271">
                    <w:rPr>
                      <w:rFonts w:ascii="Times New Roman" w:hAnsi="Times New Roman" w:cs="Times New Roman"/>
                    </w:rPr>
                    <w:t xml:space="preserve">если увеличение значения </w:t>
                  </w:r>
                  <w:r w:rsidRPr="00353271">
                    <w:rPr>
                      <w:rFonts w:ascii="Times New Roman" w:hAnsi="Times New Roman" w:cs="Times New Roman"/>
                      <w:lang w:val="en-US"/>
                    </w:rPr>
                    <w:t>h</w:t>
                  </w:r>
                  <w:r w:rsidRPr="00353271">
                    <w:rPr>
                      <w:rFonts w:ascii="Times New Roman" w:hAnsi="Times New Roman" w:cs="Times New Roman"/>
                    </w:rPr>
                    <w:t xml:space="preserve"> -го показателя </w:t>
                  </w:r>
                  <w:r w:rsidRPr="00353271">
                    <w:rPr>
                      <w:rFonts w:ascii="Times New Roman" w:hAnsi="Times New Roman" w:cs="Times New Roman"/>
                      <w:lang w:val="en-US"/>
                    </w:rPr>
                    <w:t>i</w:t>
                  </w:r>
                  <w:r w:rsidRPr="00353271">
                    <w:rPr>
                      <w:rFonts w:ascii="Times New Roman" w:hAnsi="Times New Roman" w:cs="Times New Roman"/>
                    </w:rPr>
                    <w:t xml:space="preserve">-й цели </w:t>
                  </w:r>
                  <w:r>
                    <w:rPr>
                      <w:rFonts w:ascii="Times New Roman" w:hAnsi="Times New Roman" w:cs="Times New Roman"/>
                    </w:rPr>
                    <w:t xml:space="preserve">муниципальной </w:t>
                  </w:r>
                  <w:r w:rsidRPr="00353271">
                    <w:rPr>
                      <w:rFonts w:ascii="Times New Roman" w:hAnsi="Times New Roman" w:cs="Times New Roman"/>
                    </w:rPr>
                    <w:t>программы свидетельствует об улучшении ситуации в оцениваемой сфере деятельности;</w:t>
                  </w:r>
                  <w:r w:rsidRPr="00353271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</w:p>
                <w:p w:rsidR="00BA317A" w:rsidRDefault="00BA317A" w:rsidP="00CF2804">
                  <w:pPr>
                    <w:pStyle w:val="ConsPlusNormal"/>
                    <w:widowControl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BA317A" w:rsidRDefault="00BA317A" w:rsidP="00CF2804">
                  <w:pPr>
                    <w:pStyle w:val="ConsPlusNormal"/>
                    <w:widowControl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BA317A" w:rsidRDefault="00BA317A" w:rsidP="00CF2804">
                  <w:pPr>
                    <w:pStyle w:val="ConsPlusNormal"/>
                    <w:widowControl/>
                    <w:ind w:firstLine="0"/>
                    <w:jc w:val="both"/>
                    <w:rPr>
                      <w:rFonts w:cs="Times New Roman"/>
                    </w:rPr>
                  </w:pPr>
                  <w:r w:rsidRPr="00353271">
                    <w:rPr>
                      <w:rFonts w:ascii="Times New Roman" w:hAnsi="Times New Roman" w:cs="Times New Roman"/>
                    </w:rPr>
                    <w:t xml:space="preserve">- если уменьшение значения </w:t>
                  </w:r>
                  <w:r w:rsidRPr="00353271">
                    <w:rPr>
                      <w:rFonts w:ascii="Times New Roman" w:hAnsi="Times New Roman" w:cs="Times New Roman"/>
                      <w:lang w:val="en-US"/>
                    </w:rPr>
                    <w:t>h</w:t>
                  </w:r>
                  <w:r w:rsidRPr="00353271">
                    <w:rPr>
                      <w:rFonts w:ascii="Times New Roman" w:hAnsi="Times New Roman" w:cs="Times New Roman"/>
                    </w:rPr>
                    <w:t xml:space="preserve"> -го показателя </w:t>
                  </w:r>
                  <w:r w:rsidRPr="00353271">
                    <w:rPr>
                      <w:rFonts w:ascii="Times New Roman" w:hAnsi="Times New Roman" w:cs="Times New Roman"/>
                      <w:lang w:val="en-US"/>
                    </w:rPr>
                    <w:t>i</w:t>
                  </w:r>
                  <w:r w:rsidRPr="00353271">
                    <w:rPr>
                      <w:rFonts w:ascii="Times New Roman" w:hAnsi="Times New Roman" w:cs="Times New Roman"/>
                    </w:rPr>
                    <w:t xml:space="preserve">-й цели </w:t>
                  </w:r>
                  <w:r>
                    <w:rPr>
                      <w:rFonts w:ascii="Times New Roman" w:hAnsi="Times New Roman" w:cs="Times New Roman"/>
                    </w:rPr>
                    <w:t xml:space="preserve">муниципальной </w:t>
                  </w:r>
                  <w:r w:rsidRPr="00353271">
                    <w:rPr>
                      <w:rFonts w:ascii="Times New Roman" w:hAnsi="Times New Roman" w:cs="Times New Roman"/>
                    </w:rPr>
                    <w:t>программы свидетельствует об улучшении ситуации в оцениваемой сфере деятельности,</w:t>
                  </w:r>
                  <w:r w:rsidRPr="00353271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</w:p>
              </w:txbxContent>
            </v:textbox>
          </v:shape>
        </w:pict>
      </w:r>
    </w:p>
    <w:p w:rsidR="00BA317A" w:rsidRPr="00DC2E30" w:rsidRDefault="00BA317A" w:rsidP="00CF2804">
      <w:pPr>
        <w:jc w:val="both"/>
        <w:rPr>
          <w:rFonts w:ascii="Times New Roman" w:hAnsi="Times New Roman" w:cs="Times New Roman"/>
          <w:sz w:val="24"/>
          <w:szCs w:val="24"/>
        </w:rPr>
      </w:pPr>
      <w:r w:rsidRPr="00DC2E30">
        <w:rPr>
          <w:rFonts w:ascii="Times New Roman" w:hAnsi="Times New Roman" w:cs="Times New Roman"/>
          <w:position w:val="-84"/>
          <w:sz w:val="24"/>
          <w:szCs w:val="24"/>
        </w:rPr>
        <w:object w:dxaOrig="1380" w:dyaOrig="1800">
          <v:shape id="_x0000_i1039" type="#_x0000_t75" style="width:76.5pt;height:90pt" o:ole="">
            <v:imagedata r:id="rId31" o:title=""/>
          </v:shape>
          <o:OLEObject Type="Embed" ProgID="Equation.3" ShapeID="_x0000_i1039" DrawAspect="Content" ObjectID="_1439373248" r:id="rId32"/>
        </w:object>
      </w:r>
      <w:r w:rsidRPr="00DC2E30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BA317A" w:rsidRPr="00DC2E30" w:rsidRDefault="00BA317A" w:rsidP="00CF280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2E30">
        <w:rPr>
          <w:rFonts w:ascii="Times New Roman" w:hAnsi="Times New Roman" w:cs="Times New Roman"/>
          <w:sz w:val="24"/>
          <w:szCs w:val="24"/>
        </w:rPr>
        <w:t>где</w:t>
      </w:r>
      <w:r w:rsidRPr="00DC2E30">
        <w:rPr>
          <w:rFonts w:ascii="Times New Roman" w:hAnsi="Times New Roman" w:cs="Times New Roman"/>
          <w:position w:val="-14"/>
          <w:sz w:val="24"/>
          <w:szCs w:val="24"/>
        </w:rPr>
        <w:object w:dxaOrig="440" w:dyaOrig="400">
          <v:shape id="_x0000_i1040" type="#_x0000_t75" style="width:21.75pt;height:19.5pt" o:ole="">
            <v:imagedata r:id="rId33" o:title=""/>
          </v:shape>
          <o:OLEObject Type="Embed" ProgID="Equation.3" ShapeID="_x0000_i1040" DrawAspect="Content" ObjectID="_1439373249" r:id="rId34"/>
        </w:object>
      </w:r>
      <w:r w:rsidRPr="00DC2E30">
        <w:rPr>
          <w:rFonts w:ascii="Times New Roman" w:hAnsi="Times New Roman" w:cs="Times New Roman"/>
          <w:sz w:val="24"/>
          <w:szCs w:val="24"/>
        </w:rPr>
        <w:t xml:space="preserve"> - индекс достижения планового значения </w:t>
      </w:r>
      <w:r w:rsidRPr="00DC2E3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C2E30">
        <w:rPr>
          <w:rFonts w:ascii="Times New Roman" w:hAnsi="Times New Roman" w:cs="Times New Roman"/>
          <w:sz w:val="24"/>
          <w:szCs w:val="24"/>
        </w:rPr>
        <w:t xml:space="preserve">-го показателя </w:t>
      </w:r>
      <w:r w:rsidRPr="00DC2E3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C2E30">
        <w:rPr>
          <w:rFonts w:ascii="Times New Roman" w:hAnsi="Times New Roman" w:cs="Times New Roman"/>
          <w:sz w:val="24"/>
          <w:szCs w:val="24"/>
        </w:rPr>
        <w:t xml:space="preserve">-й цели муниципальной программы в отчетном периоде; </w:t>
      </w:r>
    </w:p>
    <w:p w:rsidR="00BA317A" w:rsidRPr="00DC2E30" w:rsidRDefault="00BA317A" w:rsidP="00CF2804">
      <w:pPr>
        <w:jc w:val="both"/>
        <w:rPr>
          <w:rFonts w:ascii="Times New Roman" w:hAnsi="Times New Roman" w:cs="Times New Roman"/>
          <w:sz w:val="24"/>
          <w:szCs w:val="24"/>
        </w:rPr>
      </w:pPr>
      <w:r w:rsidRPr="00DC2E30">
        <w:rPr>
          <w:rFonts w:ascii="Times New Roman" w:hAnsi="Times New Roman" w:cs="Times New Roman"/>
          <w:position w:val="-14"/>
          <w:sz w:val="24"/>
          <w:szCs w:val="24"/>
        </w:rPr>
        <w:object w:dxaOrig="560" w:dyaOrig="400">
          <v:shape id="_x0000_i1041" type="#_x0000_t75" style="width:27.75pt;height:19.5pt" o:ole="">
            <v:imagedata r:id="rId35" o:title=""/>
          </v:shape>
          <o:OLEObject Type="Embed" ProgID="Equation.3" ShapeID="_x0000_i1041" DrawAspect="Content" ObjectID="_1439373250" r:id="rId36"/>
        </w:object>
      </w:r>
      <w:r w:rsidRPr="00DC2E30">
        <w:rPr>
          <w:rFonts w:ascii="Times New Roman" w:hAnsi="Times New Roman" w:cs="Times New Roman"/>
          <w:sz w:val="24"/>
          <w:szCs w:val="24"/>
        </w:rPr>
        <w:t>,</w:t>
      </w:r>
      <w:r w:rsidRPr="00DC2E30">
        <w:rPr>
          <w:rFonts w:ascii="Times New Roman" w:hAnsi="Times New Roman" w:cs="Times New Roman"/>
          <w:position w:val="-14"/>
          <w:sz w:val="24"/>
          <w:szCs w:val="24"/>
        </w:rPr>
        <w:object w:dxaOrig="560" w:dyaOrig="400">
          <v:shape id="_x0000_i1042" type="#_x0000_t75" style="width:27.75pt;height:19.5pt" o:ole="">
            <v:imagedata r:id="rId37" o:title=""/>
          </v:shape>
          <o:OLEObject Type="Embed" ProgID="Equation.3" ShapeID="_x0000_i1042" DrawAspect="Content" ObjectID="_1439373251" r:id="rId38"/>
        </w:object>
      </w:r>
      <w:r w:rsidRPr="00DC2E30">
        <w:rPr>
          <w:rFonts w:ascii="Times New Roman" w:hAnsi="Times New Roman" w:cs="Times New Roman"/>
          <w:sz w:val="24"/>
          <w:szCs w:val="24"/>
        </w:rPr>
        <w:t xml:space="preserve"> - фактическое и плановое значения </w:t>
      </w:r>
      <w:r w:rsidRPr="00DC2E3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C2E30">
        <w:rPr>
          <w:rFonts w:ascii="Times New Roman" w:hAnsi="Times New Roman" w:cs="Times New Roman"/>
          <w:sz w:val="24"/>
          <w:szCs w:val="24"/>
        </w:rPr>
        <w:t xml:space="preserve">-го показателя </w:t>
      </w:r>
      <w:r w:rsidRPr="00DC2E3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C2E30">
        <w:rPr>
          <w:rFonts w:ascii="Times New Roman" w:hAnsi="Times New Roman" w:cs="Times New Roman"/>
          <w:sz w:val="24"/>
          <w:szCs w:val="24"/>
        </w:rPr>
        <w:t>-й цели муниципальной программы в отчетном периоде.</w:t>
      </w:r>
    </w:p>
    <w:p w:rsidR="00BA317A" w:rsidRPr="00DC2E30" w:rsidRDefault="00BA317A" w:rsidP="00CF280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2E30">
        <w:rPr>
          <w:rFonts w:ascii="Times New Roman" w:hAnsi="Times New Roman" w:cs="Times New Roman"/>
          <w:sz w:val="24"/>
          <w:szCs w:val="24"/>
        </w:rPr>
        <w:t xml:space="preserve">4. Критерий эффективности реализации муниципальной программы в отчетном периоде определяется по формуле: </w:t>
      </w:r>
    </w:p>
    <w:p w:rsidR="00BA317A" w:rsidRPr="00DC2E30" w:rsidRDefault="00BA317A" w:rsidP="00CF2804">
      <w:pPr>
        <w:jc w:val="center"/>
        <w:rPr>
          <w:rFonts w:ascii="Times New Roman" w:hAnsi="Times New Roman" w:cs="Times New Roman"/>
          <w:sz w:val="24"/>
          <w:szCs w:val="24"/>
        </w:rPr>
      </w:pPr>
      <w:r w:rsidRPr="00DC2E30">
        <w:rPr>
          <w:rFonts w:ascii="Times New Roman" w:hAnsi="Times New Roman" w:cs="Times New Roman"/>
          <w:position w:val="-30"/>
          <w:sz w:val="24"/>
          <w:szCs w:val="24"/>
          <w:lang w:val="en-US"/>
        </w:rPr>
        <w:object w:dxaOrig="1160" w:dyaOrig="720">
          <v:shape id="_x0000_i1043" type="#_x0000_t75" style="width:57.75pt;height:36pt" o:ole="">
            <v:imagedata r:id="rId39" o:title=""/>
          </v:shape>
          <o:OLEObject Type="Embed" ProgID="Equation.3" ShapeID="_x0000_i1043" DrawAspect="Content" ObjectID="_1439373252" r:id="rId40"/>
        </w:object>
      </w:r>
      <w:r w:rsidRPr="00DC2E30">
        <w:rPr>
          <w:rFonts w:ascii="Times New Roman" w:hAnsi="Times New Roman" w:cs="Times New Roman"/>
          <w:sz w:val="24"/>
          <w:szCs w:val="24"/>
        </w:rPr>
        <w:t>,   (3)</w:t>
      </w:r>
    </w:p>
    <w:p w:rsidR="00BA317A" w:rsidRPr="00DC2E30" w:rsidRDefault="00BA317A" w:rsidP="00CF280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2E30">
        <w:rPr>
          <w:rFonts w:ascii="Times New Roman" w:hAnsi="Times New Roman" w:cs="Times New Roman"/>
          <w:sz w:val="24"/>
          <w:szCs w:val="24"/>
        </w:rPr>
        <w:t xml:space="preserve">где </w:t>
      </w:r>
      <w:r w:rsidRPr="00DC2E30">
        <w:rPr>
          <w:rFonts w:ascii="Times New Roman" w:hAnsi="Times New Roman" w:cs="Times New Roman"/>
          <w:noProof/>
          <w:position w:val="-4"/>
          <w:sz w:val="24"/>
          <w:szCs w:val="24"/>
        </w:rPr>
        <w:object w:dxaOrig="499" w:dyaOrig="300">
          <v:shape id="_x0000_i1044" type="#_x0000_t75" style="width:25.5pt;height:15pt" o:ole="">
            <v:imagedata r:id="rId41" o:title=""/>
          </v:shape>
          <o:OLEObject Type="Embed" ProgID="Equation.3" ShapeID="_x0000_i1044" DrawAspect="Content" ObjectID="_1439373253" r:id="rId42"/>
        </w:object>
      </w:r>
      <w:r w:rsidRPr="00DC2E30">
        <w:rPr>
          <w:rFonts w:ascii="Times New Roman" w:hAnsi="Times New Roman" w:cs="Times New Roman"/>
          <w:noProof/>
          <w:sz w:val="24"/>
          <w:szCs w:val="24"/>
        </w:rPr>
        <w:t xml:space="preserve"> - к</w:t>
      </w:r>
      <w:r w:rsidRPr="00DC2E30">
        <w:rPr>
          <w:rFonts w:ascii="Times New Roman" w:hAnsi="Times New Roman" w:cs="Times New Roman"/>
          <w:sz w:val="24"/>
          <w:szCs w:val="24"/>
        </w:rPr>
        <w:t>ритерий эффективности реализации муниципальной программы в отчетном периоде;</w:t>
      </w:r>
    </w:p>
    <w:p w:rsidR="00BA317A" w:rsidRPr="00DC2E30" w:rsidRDefault="00BA317A" w:rsidP="00CF28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2E30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420" w:dyaOrig="360">
          <v:shape id="_x0000_i1045" type="#_x0000_t75" style="width:21pt;height:18pt" o:ole="">
            <v:imagedata r:id="rId20" o:title=""/>
          </v:shape>
          <o:OLEObject Type="Embed" ProgID="Equation.3" ShapeID="_x0000_i1045" DrawAspect="Content" ObjectID="_1439373254" r:id="rId43"/>
        </w:object>
      </w:r>
      <w:r w:rsidRPr="00DC2E30">
        <w:rPr>
          <w:rFonts w:ascii="Times New Roman" w:hAnsi="Times New Roman" w:cs="Times New Roman"/>
          <w:sz w:val="24"/>
          <w:szCs w:val="24"/>
        </w:rPr>
        <w:t xml:space="preserve"> - индекс достижения плановых значений показателей муниципальной программы в отчетном периоде;</w:t>
      </w:r>
    </w:p>
    <w:p w:rsidR="00BA317A" w:rsidRPr="00DC2E30" w:rsidRDefault="00BA317A" w:rsidP="00CF28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2E30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420" w:dyaOrig="360">
          <v:shape id="_x0000_i1046" type="#_x0000_t75" style="width:21pt;height:18pt" o:ole="">
            <v:imagedata r:id="rId44" o:title=""/>
          </v:shape>
          <o:OLEObject Type="Embed" ProgID="Equation.3" ShapeID="_x0000_i1046" DrawAspect="Content" ObjectID="_1439373255" r:id="rId45"/>
        </w:object>
      </w:r>
      <w:r w:rsidRPr="00DC2E30">
        <w:rPr>
          <w:rFonts w:ascii="Times New Roman" w:hAnsi="Times New Roman" w:cs="Times New Roman"/>
          <w:sz w:val="24"/>
          <w:szCs w:val="24"/>
        </w:rPr>
        <w:t xml:space="preserve"> - индекс освоения бюджетных средств, выделенных на достижение плановых значений показателей муниципальной программы в отчетном финансовом году.</w:t>
      </w:r>
    </w:p>
    <w:p w:rsidR="00BA317A" w:rsidRPr="00DC2E30" w:rsidRDefault="00BA317A" w:rsidP="00CF2804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2E30">
        <w:rPr>
          <w:rFonts w:ascii="Times New Roman" w:hAnsi="Times New Roman" w:cs="Times New Roman"/>
          <w:sz w:val="24"/>
          <w:szCs w:val="24"/>
        </w:rPr>
        <w:t>5. Определение оценки эффективности реализации муниципальной программы в отчетном периоде осуществляется исходя из значений индекса освоения бюджетных средств, выделенных на реализацию муниципальной программы в  отчетном периоде, и критерия эффективности реализации муниципальной программы в отчетном периоде, приведенных в таблице</w:t>
      </w:r>
      <w:r w:rsidRPr="00DC2E3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A317A" w:rsidRPr="00DC2E30" w:rsidRDefault="00BA317A" w:rsidP="00CF2804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A317A" w:rsidRPr="00DC2E30" w:rsidRDefault="00BA317A" w:rsidP="00CF2804">
      <w:pPr>
        <w:pStyle w:val="ConsPlusTitle"/>
        <w:ind w:firstLine="567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C2E3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Таблица </w:t>
      </w:r>
    </w:p>
    <w:tbl>
      <w:tblPr>
        <w:tblW w:w="5000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09"/>
        <w:gridCol w:w="3867"/>
        <w:gridCol w:w="2764"/>
        <w:gridCol w:w="3056"/>
      </w:tblGrid>
      <w:tr w:rsidR="00BA317A" w:rsidRPr="00DC2E30">
        <w:trPr>
          <w:tblHeader/>
        </w:trPr>
        <w:tc>
          <w:tcPr>
            <w:tcW w:w="594" w:type="dxa"/>
            <w:vMerge w:val="restart"/>
            <w:vAlign w:val="center"/>
          </w:tcPr>
          <w:p w:rsidR="00BA317A" w:rsidRPr="00DC2E30" w:rsidRDefault="00BA317A" w:rsidP="00A7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E3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A317A" w:rsidRPr="00DC2E30" w:rsidRDefault="00BA317A" w:rsidP="00A7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E3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67" w:type="dxa"/>
            <w:vMerge w:val="restart"/>
            <w:vAlign w:val="center"/>
          </w:tcPr>
          <w:p w:rsidR="00BA317A" w:rsidRPr="00DC2E30" w:rsidRDefault="00BA317A" w:rsidP="00A7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E30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реализации муниципальной программы в отчетном периоде</w:t>
            </w:r>
          </w:p>
        </w:tc>
        <w:tc>
          <w:tcPr>
            <w:tcW w:w="5670" w:type="dxa"/>
            <w:gridSpan w:val="2"/>
            <w:vAlign w:val="center"/>
          </w:tcPr>
          <w:p w:rsidR="00BA317A" w:rsidRPr="00DC2E30" w:rsidRDefault="00BA317A" w:rsidP="00A7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E30">
              <w:rPr>
                <w:rFonts w:ascii="Times New Roman" w:hAnsi="Times New Roman" w:cs="Times New Roman"/>
                <w:sz w:val="24"/>
                <w:szCs w:val="24"/>
              </w:rPr>
              <w:t>Значения в отчетном периоде</w:t>
            </w:r>
          </w:p>
        </w:tc>
      </w:tr>
      <w:tr w:rsidR="00BA317A" w:rsidRPr="00DC2E30">
        <w:trPr>
          <w:tblHeader/>
        </w:trPr>
        <w:tc>
          <w:tcPr>
            <w:tcW w:w="594" w:type="dxa"/>
            <w:vMerge/>
            <w:vAlign w:val="center"/>
          </w:tcPr>
          <w:p w:rsidR="00BA317A" w:rsidRPr="00DC2E30" w:rsidRDefault="00BA317A" w:rsidP="00A7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7" w:type="dxa"/>
            <w:vMerge/>
            <w:vAlign w:val="center"/>
          </w:tcPr>
          <w:p w:rsidR="00BA317A" w:rsidRPr="00DC2E30" w:rsidRDefault="00BA317A" w:rsidP="00A7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BA317A" w:rsidRPr="00DC2E30" w:rsidRDefault="00BA317A" w:rsidP="00A7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E30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эффективности реализации муниципальной программы </w:t>
            </w:r>
          </w:p>
        </w:tc>
        <w:tc>
          <w:tcPr>
            <w:tcW w:w="2977" w:type="dxa"/>
          </w:tcPr>
          <w:p w:rsidR="00BA317A" w:rsidRPr="00DC2E30" w:rsidRDefault="00BA317A" w:rsidP="00A7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E30">
              <w:rPr>
                <w:rFonts w:ascii="Times New Roman" w:hAnsi="Times New Roman" w:cs="Times New Roman"/>
                <w:sz w:val="24"/>
                <w:szCs w:val="24"/>
              </w:rPr>
              <w:t xml:space="preserve">индекс освоения бюджетных средств, выделенных на реализацию муниципальной программы </w:t>
            </w:r>
          </w:p>
        </w:tc>
      </w:tr>
      <w:tr w:rsidR="00BA317A" w:rsidRPr="00DC2E30">
        <w:tc>
          <w:tcPr>
            <w:tcW w:w="594" w:type="dxa"/>
          </w:tcPr>
          <w:p w:rsidR="00BA317A" w:rsidRPr="00DC2E30" w:rsidRDefault="00BA317A" w:rsidP="00A7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E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7" w:type="dxa"/>
            <w:vAlign w:val="center"/>
          </w:tcPr>
          <w:p w:rsidR="00BA317A" w:rsidRPr="00DC2E30" w:rsidRDefault="00BA317A" w:rsidP="00A74F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E3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реализована в отчетном периоде эффективно</w:t>
            </w:r>
          </w:p>
        </w:tc>
        <w:tc>
          <w:tcPr>
            <w:tcW w:w="2693" w:type="dxa"/>
            <w:vAlign w:val="center"/>
          </w:tcPr>
          <w:p w:rsidR="00BA317A" w:rsidRPr="00DC2E30" w:rsidRDefault="00BA317A" w:rsidP="00A7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E30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object w:dxaOrig="1520" w:dyaOrig="360">
                <v:shape id="_x0000_i1047" type="#_x0000_t75" style="width:59.25pt;height:16.5pt" o:ole="">
                  <v:imagedata r:id="rId46" o:title=""/>
                </v:shape>
                <o:OLEObject Type="Embed" ProgID="Equation.3" ShapeID="_x0000_i1047" DrawAspect="Content" ObjectID="_1439373256" r:id="rId47"/>
              </w:object>
            </w:r>
          </w:p>
        </w:tc>
        <w:tc>
          <w:tcPr>
            <w:tcW w:w="2977" w:type="dxa"/>
            <w:vAlign w:val="center"/>
          </w:tcPr>
          <w:p w:rsidR="00BA317A" w:rsidRPr="00DC2E30" w:rsidRDefault="00BA317A" w:rsidP="00A74F2A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E30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object w:dxaOrig="1500" w:dyaOrig="360">
                <v:shape id="_x0000_i1048" type="#_x0000_t75" style="width:1in;height:17.25pt" o:ole="">
                  <v:imagedata r:id="rId48" o:title=""/>
                </v:shape>
                <o:OLEObject Type="Embed" ProgID="Equation.3" ShapeID="_x0000_i1048" DrawAspect="Content" ObjectID="_1439373257" r:id="rId49"/>
              </w:object>
            </w:r>
          </w:p>
        </w:tc>
      </w:tr>
      <w:tr w:rsidR="00BA317A" w:rsidRPr="00DC2E30">
        <w:tc>
          <w:tcPr>
            <w:tcW w:w="594" w:type="dxa"/>
            <w:vMerge w:val="restart"/>
          </w:tcPr>
          <w:p w:rsidR="00BA317A" w:rsidRPr="00DC2E30" w:rsidRDefault="00BA317A" w:rsidP="00A7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E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7" w:type="dxa"/>
            <w:vMerge w:val="restart"/>
            <w:vAlign w:val="center"/>
          </w:tcPr>
          <w:p w:rsidR="00BA317A" w:rsidRPr="00DC2E30" w:rsidRDefault="00BA317A" w:rsidP="00A74F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E3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реализована в отчетном периоде  неэффективно</w:t>
            </w:r>
          </w:p>
        </w:tc>
        <w:tc>
          <w:tcPr>
            <w:tcW w:w="2693" w:type="dxa"/>
            <w:vAlign w:val="center"/>
          </w:tcPr>
          <w:p w:rsidR="00BA317A" w:rsidRPr="00DC2E30" w:rsidRDefault="00BA317A" w:rsidP="00A7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E30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object w:dxaOrig="1020" w:dyaOrig="360">
                <v:shape id="_x0000_i1049" type="#_x0000_t75" style="width:45.75pt;height:16.5pt" o:ole="">
                  <v:imagedata r:id="rId50" o:title=""/>
                </v:shape>
                <o:OLEObject Type="Embed" ProgID="Equation.3" ShapeID="_x0000_i1049" DrawAspect="Content" ObjectID="_1439373258" r:id="rId51"/>
              </w:object>
            </w:r>
          </w:p>
        </w:tc>
        <w:tc>
          <w:tcPr>
            <w:tcW w:w="2977" w:type="dxa"/>
            <w:vAlign w:val="center"/>
          </w:tcPr>
          <w:p w:rsidR="00BA317A" w:rsidRPr="00DC2E30" w:rsidRDefault="00BA317A" w:rsidP="00A7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E30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object w:dxaOrig="940" w:dyaOrig="360">
                <v:shape id="_x0000_i1050" type="#_x0000_t75" style="width:57pt;height:16.5pt" o:ole="">
                  <v:imagedata r:id="rId52" o:title=""/>
                </v:shape>
                <o:OLEObject Type="Embed" ProgID="Equation.3" ShapeID="_x0000_i1050" DrawAspect="Content" ObjectID="_1439373259" r:id="rId53"/>
              </w:object>
            </w:r>
          </w:p>
        </w:tc>
      </w:tr>
      <w:tr w:rsidR="00BA317A" w:rsidRPr="00DC2E30">
        <w:tc>
          <w:tcPr>
            <w:tcW w:w="594" w:type="dxa"/>
            <w:vMerge/>
          </w:tcPr>
          <w:p w:rsidR="00BA317A" w:rsidRPr="00DC2E30" w:rsidRDefault="00BA317A" w:rsidP="00A7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7" w:type="dxa"/>
            <w:vMerge/>
            <w:vAlign w:val="center"/>
          </w:tcPr>
          <w:p w:rsidR="00BA317A" w:rsidRPr="00DC2E30" w:rsidRDefault="00BA317A" w:rsidP="00A74F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BA317A" w:rsidRPr="00DC2E30" w:rsidRDefault="00BA317A" w:rsidP="00A74F2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2E30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object w:dxaOrig="1020" w:dyaOrig="360">
                <v:shape id="_x0000_i1051" type="#_x0000_t75" style="width:46.5pt;height:16.5pt" o:ole="">
                  <v:imagedata r:id="rId54" o:title=""/>
                </v:shape>
                <o:OLEObject Type="Embed" ProgID="Equation.3" ShapeID="_x0000_i1051" DrawAspect="Content" ObjectID="_1439373260" r:id="rId55"/>
              </w:object>
            </w:r>
          </w:p>
        </w:tc>
        <w:tc>
          <w:tcPr>
            <w:tcW w:w="2977" w:type="dxa"/>
            <w:vAlign w:val="center"/>
          </w:tcPr>
          <w:p w:rsidR="00BA317A" w:rsidRPr="00DC2E30" w:rsidRDefault="00BA317A" w:rsidP="00A7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E30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object w:dxaOrig="940" w:dyaOrig="360">
                <v:shape id="_x0000_i1052" type="#_x0000_t75" style="width:45pt;height:17.25pt" o:ole="">
                  <v:imagedata r:id="rId56" o:title=""/>
                </v:shape>
                <o:OLEObject Type="Embed" ProgID="Equation.3" ShapeID="_x0000_i1052" DrawAspect="Content" ObjectID="_1439373261" r:id="rId57"/>
              </w:object>
            </w:r>
          </w:p>
        </w:tc>
      </w:tr>
      <w:tr w:rsidR="00BA317A" w:rsidRPr="00DC2E30">
        <w:trPr>
          <w:trHeight w:val="891"/>
        </w:trPr>
        <w:tc>
          <w:tcPr>
            <w:tcW w:w="594" w:type="dxa"/>
            <w:vMerge w:val="restart"/>
          </w:tcPr>
          <w:p w:rsidR="00BA317A" w:rsidRPr="00DC2E30" w:rsidRDefault="00BA317A" w:rsidP="00A7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E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67" w:type="dxa"/>
            <w:vMerge w:val="restart"/>
            <w:vAlign w:val="center"/>
          </w:tcPr>
          <w:p w:rsidR="00BA317A" w:rsidRPr="00DC2E30" w:rsidRDefault="00BA317A" w:rsidP="00A74F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E3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реализована в отчетном периоде неэффективно, необходимо изменить значение показателей цели муниципальной программы и объемы финансирования</w:t>
            </w:r>
          </w:p>
        </w:tc>
        <w:tc>
          <w:tcPr>
            <w:tcW w:w="2693" w:type="dxa"/>
            <w:vAlign w:val="center"/>
          </w:tcPr>
          <w:p w:rsidR="00BA317A" w:rsidRPr="00DC2E30" w:rsidRDefault="00BA317A" w:rsidP="00A7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E30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object w:dxaOrig="980" w:dyaOrig="360">
                <v:shape id="_x0000_i1053" type="#_x0000_t75" style="width:48.75pt;height:18pt" o:ole="">
                  <v:imagedata r:id="rId58" o:title=""/>
                </v:shape>
                <o:OLEObject Type="Embed" ProgID="Equation.3" ShapeID="_x0000_i1053" DrawAspect="Content" ObjectID="_1439373262" r:id="rId59"/>
              </w:object>
            </w:r>
          </w:p>
        </w:tc>
        <w:tc>
          <w:tcPr>
            <w:tcW w:w="2977" w:type="dxa"/>
            <w:vAlign w:val="center"/>
          </w:tcPr>
          <w:p w:rsidR="00BA317A" w:rsidRPr="00DC2E30" w:rsidRDefault="00BA317A" w:rsidP="00A7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E30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object w:dxaOrig="740" w:dyaOrig="360">
                <v:shape id="_x0000_i1054" type="#_x0000_t75" style="width:45.75pt;height:22.5pt" o:ole="">
                  <v:imagedata r:id="rId60" o:title=""/>
                </v:shape>
                <o:OLEObject Type="Embed" ProgID="Equation.3" ShapeID="_x0000_i1054" DrawAspect="Content" ObjectID="_1439373263" r:id="rId61"/>
              </w:object>
            </w:r>
          </w:p>
        </w:tc>
      </w:tr>
      <w:tr w:rsidR="00BA317A" w:rsidRPr="00DC2E30">
        <w:tc>
          <w:tcPr>
            <w:tcW w:w="594" w:type="dxa"/>
            <w:vMerge/>
          </w:tcPr>
          <w:p w:rsidR="00BA317A" w:rsidRPr="00DC2E30" w:rsidRDefault="00BA317A" w:rsidP="00A74F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7" w:type="dxa"/>
            <w:vMerge/>
            <w:vAlign w:val="center"/>
          </w:tcPr>
          <w:p w:rsidR="00BA317A" w:rsidRPr="00DC2E30" w:rsidRDefault="00BA317A" w:rsidP="00A74F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BA317A" w:rsidRPr="00DC2E30" w:rsidRDefault="00BA317A" w:rsidP="00A7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E30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object w:dxaOrig="999" w:dyaOrig="360">
                <v:shape id="_x0000_i1055" type="#_x0000_t75" style="width:45pt;height:16.5pt" o:ole="">
                  <v:imagedata r:id="rId62" o:title=""/>
                </v:shape>
                <o:OLEObject Type="Embed" ProgID="Equation.3" ShapeID="_x0000_i1055" DrawAspect="Content" ObjectID="_1439373264" r:id="rId63"/>
              </w:object>
            </w:r>
          </w:p>
        </w:tc>
        <w:tc>
          <w:tcPr>
            <w:tcW w:w="2977" w:type="dxa"/>
            <w:vAlign w:val="center"/>
          </w:tcPr>
          <w:p w:rsidR="00BA317A" w:rsidRPr="00DC2E30" w:rsidRDefault="00BA317A" w:rsidP="00A7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E30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object w:dxaOrig="900" w:dyaOrig="360">
                <v:shape id="_x0000_i1056" type="#_x0000_t75" style="width:45pt;height:18.75pt" o:ole="">
                  <v:imagedata r:id="rId64" o:title=""/>
                </v:shape>
                <o:OLEObject Type="Embed" ProgID="Equation.3" ShapeID="_x0000_i1056" DrawAspect="Content" ObjectID="_1439373265" r:id="rId65"/>
              </w:object>
            </w:r>
          </w:p>
        </w:tc>
      </w:tr>
    </w:tbl>
    <w:p w:rsidR="00BA317A" w:rsidRPr="00DC2E30" w:rsidRDefault="00BA317A" w:rsidP="00CF2804">
      <w:pPr>
        <w:pStyle w:val="ConsPlusTitle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A317A" w:rsidRPr="00C22753" w:rsidRDefault="00BA317A" w:rsidP="00CF28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317A" w:rsidRPr="00B6390E" w:rsidRDefault="00BA317A" w:rsidP="00C22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390E">
        <w:rPr>
          <w:rFonts w:ascii="Times New Roman" w:hAnsi="Times New Roman" w:cs="Times New Roman"/>
          <w:sz w:val="24"/>
          <w:szCs w:val="24"/>
        </w:rPr>
        <w:t>Приведенные критериальные значения оценки эффективности реализации муниципальных программ могут уточняться решением бюджетной комиссии, оформляемым протоколом.</w:t>
      </w:r>
    </w:p>
    <w:p w:rsidR="00BA317A" w:rsidRPr="00B6390E" w:rsidRDefault="00BA317A" w:rsidP="00C22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390E">
        <w:rPr>
          <w:rFonts w:ascii="Times New Roman" w:hAnsi="Times New Roman" w:cs="Times New Roman"/>
          <w:sz w:val="24"/>
          <w:szCs w:val="24"/>
        </w:rPr>
        <w:t>Приведенные критерии используются при принятии решения о финансировании действующих муниципальных программ в процессе бюджетного планирования на очередной плановый период.</w:t>
      </w:r>
    </w:p>
    <w:p w:rsidR="00BA317A" w:rsidRPr="00B6390E" w:rsidRDefault="00BA317A" w:rsidP="00C22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390E">
        <w:rPr>
          <w:rFonts w:ascii="Times New Roman" w:hAnsi="Times New Roman" w:cs="Times New Roman"/>
          <w:sz w:val="24"/>
          <w:szCs w:val="24"/>
        </w:rPr>
        <w:t>В отношении муниципальных программ, по которым результат оценки эффективности не превышает 0.7, Глава администрации города</w:t>
      </w:r>
      <w:r>
        <w:rPr>
          <w:rFonts w:ascii="Times New Roman" w:hAnsi="Times New Roman" w:cs="Times New Roman"/>
          <w:sz w:val="24"/>
          <w:szCs w:val="24"/>
        </w:rPr>
        <w:t xml:space="preserve"> Ржева Тверской области</w:t>
      </w:r>
      <w:r w:rsidRPr="00B6390E">
        <w:rPr>
          <w:rFonts w:ascii="Times New Roman" w:hAnsi="Times New Roman" w:cs="Times New Roman"/>
          <w:sz w:val="24"/>
          <w:szCs w:val="24"/>
        </w:rPr>
        <w:t xml:space="preserve"> на основании предложений бюджетной комиссии принимает решение о сокращении объемов их финансирования либо о приостановлении или прекращении действия программы. Приостановление или прекращение действия муниципальной программы оформляется соответствующим распорядительным актом, который готовит и обеспечивает его согласование </w:t>
      </w:r>
      <w:r>
        <w:rPr>
          <w:rFonts w:ascii="Times New Roman" w:hAnsi="Times New Roman" w:cs="Times New Roman"/>
          <w:sz w:val="24"/>
          <w:szCs w:val="24"/>
        </w:rPr>
        <w:t>главный администратор (администратор)</w:t>
      </w:r>
      <w:r w:rsidRPr="00B6390E">
        <w:rPr>
          <w:rFonts w:ascii="Times New Roman" w:hAnsi="Times New Roman" w:cs="Times New Roman"/>
          <w:sz w:val="24"/>
          <w:szCs w:val="24"/>
        </w:rPr>
        <w:t xml:space="preserve"> муниципальной программы.</w:t>
      </w:r>
    </w:p>
    <w:p w:rsidR="00BA317A" w:rsidRPr="00B6390E" w:rsidRDefault="00BA317A" w:rsidP="00C22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Главные администраторы (администраторы) муниципальных</w:t>
      </w:r>
      <w:r w:rsidRPr="00B6390E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 ежегодно до 1 марта года, следующего за отчетным, предста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вляют </w:t>
      </w:r>
      <w:r w:rsidRPr="00B6390E">
        <w:rPr>
          <w:rFonts w:ascii="Times New Roman" w:hAnsi="Times New Roman" w:cs="Times New Roman"/>
          <w:color w:val="000000"/>
          <w:sz w:val="24"/>
          <w:szCs w:val="24"/>
        </w:rPr>
        <w:t>в Финансово-экономический отдел администрации города Ржева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Тверской области</w:t>
      </w:r>
      <w:r w:rsidRPr="00B6390E">
        <w:rPr>
          <w:rFonts w:ascii="Times New Roman" w:hAnsi="Times New Roman" w:cs="Times New Roman"/>
          <w:color w:val="000000"/>
          <w:sz w:val="24"/>
          <w:szCs w:val="24"/>
        </w:rPr>
        <w:t xml:space="preserve"> годовой отчет о ходе реализации муниципальных программ, доклад об их выполнении за весь период с начала реализации с приложением результатов оценки эффективности реализации программ и указанием причин недовыполнения. Результаты </w:t>
      </w:r>
      <w:r w:rsidRPr="00B6390E">
        <w:rPr>
          <w:rFonts w:ascii="Times New Roman" w:hAnsi="Times New Roman" w:cs="Times New Roman"/>
          <w:sz w:val="24"/>
          <w:szCs w:val="24"/>
        </w:rPr>
        <w:t xml:space="preserve">оценки эффективности реализации муниципальных программ представляются в </w:t>
      </w:r>
      <w:r>
        <w:rPr>
          <w:rFonts w:ascii="Times New Roman" w:hAnsi="Times New Roman" w:cs="Times New Roman"/>
          <w:sz w:val="24"/>
          <w:szCs w:val="24"/>
        </w:rPr>
        <w:t>Финансово-экономический отдел администрации города Ржева Тверской области</w:t>
      </w:r>
      <w:r w:rsidRPr="00B6390E">
        <w:rPr>
          <w:rFonts w:ascii="Times New Roman" w:hAnsi="Times New Roman" w:cs="Times New Roman"/>
          <w:sz w:val="24"/>
          <w:szCs w:val="24"/>
        </w:rPr>
        <w:t xml:space="preserve"> по приведенным ниже формам № 1 и № 2.</w:t>
      </w:r>
    </w:p>
    <w:p w:rsidR="00BA317A" w:rsidRDefault="00BA317A" w:rsidP="007C42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sectPr w:rsidR="00BA317A" w:rsidSect="00814ED1">
          <w:pgSz w:w="11905" w:h="16838"/>
          <w:pgMar w:top="1134" w:right="565" w:bottom="1134" w:left="1260" w:header="720" w:footer="720" w:gutter="0"/>
          <w:cols w:space="720"/>
          <w:noEndnote/>
        </w:sectPr>
      </w:pPr>
    </w:p>
    <w:p w:rsidR="00BA317A" w:rsidRPr="002F583D" w:rsidRDefault="00BA317A" w:rsidP="007C42B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  <w:r w:rsidRPr="002F583D">
        <w:rPr>
          <w:rFonts w:ascii="Times New Roman" w:hAnsi="Times New Roman" w:cs="Times New Roman"/>
        </w:rPr>
        <w:t xml:space="preserve">Форма </w:t>
      </w:r>
      <w:r>
        <w:rPr>
          <w:rFonts w:ascii="Times New Roman" w:hAnsi="Times New Roman" w:cs="Times New Roman"/>
        </w:rPr>
        <w:t>№</w:t>
      </w:r>
      <w:r w:rsidRPr="002F583D">
        <w:rPr>
          <w:rFonts w:ascii="Times New Roman" w:hAnsi="Times New Roman" w:cs="Times New Roman"/>
        </w:rPr>
        <w:t xml:space="preserve"> 1</w:t>
      </w:r>
    </w:p>
    <w:p w:rsidR="00BA317A" w:rsidRPr="002F583D" w:rsidRDefault="00BA317A" w:rsidP="007C42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A317A" w:rsidRPr="002F583D" w:rsidRDefault="00BA317A" w:rsidP="007C42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bookmarkStart w:id="1" w:name="Par850"/>
      <w:bookmarkEnd w:id="1"/>
      <w:r w:rsidRPr="002F583D">
        <w:rPr>
          <w:rFonts w:ascii="Times New Roman" w:hAnsi="Times New Roman" w:cs="Times New Roman"/>
        </w:rPr>
        <w:t>Результаты оценки эффективности реализации</w:t>
      </w:r>
    </w:p>
    <w:p w:rsidR="00BA317A" w:rsidRPr="002F583D" w:rsidRDefault="00BA317A" w:rsidP="007C42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муниципальной</w:t>
      </w:r>
      <w:r w:rsidRPr="002F583D">
        <w:rPr>
          <w:rFonts w:ascii="Times New Roman" w:hAnsi="Times New Roman" w:cs="Times New Roman"/>
        </w:rPr>
        <w:t xml:space="preserve"> программы</w:t>
      </w:r>
    </w:p>
    <w:p w:rsidR="00BA317A" w:rsidRPr="002F583D" w:rsidRDefault="00BA317A" w:rsidP="007C42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2F583D">
        <w:rPr>
          <w:rFonts w:ascii="Times New Roman" w:hAnsi="Times New Roman" w:cs="Times New Roman"/>
        </w:rPr>
        <w:t>_______________________________________________</w:t>
      </w:r>
    </w:p>
    <w:p w:rsidR="00BA317A" w:rsidRPr="00153139" w:rsidRDefault="00BA317A" w:rsidP="007C42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53139">
        <w:rPr>
          <w:rFonts w:ascii="Times New Roman" w:hAnsi="Times New Roman" w:cs="Times New Roman"/>
          <w:sz w:val="20"/>
          <w:szCs w:val="20"/>
        </w:rPr>
        <w:t>(указывается наименование муниципальной программы)</w:t>
      </w:r>
    </w:p>
    <w:p w:rsidR="00BA317A" w:rsidRPr="002F583D" w:rsidRDefault="00BA317A" w:rsidP="007C42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2F583D">
        <w:rPr>
          <w:rFonts w:ascii="Times New Roman" w:hAnsi="Times New Roman" w:cs="Times New Roman"/>
        </w:rPr>
        <w:t>за _____________________ год</w:t>
      </w:r>
    </w:p>
    <w:p w:rsidR="00BA317A" w:rsidRPr="00153139" w:rsidRDefault="00BA317A" w:rsidP="007C42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53139">
        <w:rPr>
          <w:rFonts w:ascii="Times New Roman" w:hAnsi="Times New Roman" w:cs="Times New Roman"/>
          <w:sz w:val="20"/>
          <w:szCs w:val="20"/>
        </w:rPr>
        <w:t>(указывается год)</w:t>
      </w:r>
    </w:p>
    <w:p w:rsidR="00BA317A" w:rsidRDefault="00BA317A" w:rsidP="007C42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tbl>
      <w:tblPr>
        <w:tblW w:w="15734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1810"/>
        <w:gridCol w:w="1559"/>
        <w:gridCol w:w="1134"/>
        <w:gridCol w:w="1285"/>
        <w:gridCol w:w="1276"/>
        <w:gridCol w:w="1134"/>
        <w:gridCol w:w="1200"/>
        <w:gridCol w:w="1342"/>
        <w:gridCol w:w="2684"/>
        <w:gridCol w:w="1710"/>
      </w:tblGrid>
      <w:tr w:rsidR="00BA317A" w:rsidRPr="008847E8">
        <w:trPr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C14ED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7E8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8847E8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15313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7E8">
              <w:rPr>
                <w:rFonts w:ascii="Times New Roman" w:hAnsi="Times New Roman" w:cs="Times New Roman"/>
                <w:sz w:val="20"/>
                <w:szCs w:val="20"/>
              </w:rPr>
              <w:t>Наименование  целей, задач, мероприятий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23573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7E8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показателей ожидаемого эффекта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226D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7E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226D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7E8">
              <w:rPr>
                <w:rFonts w:ascii="Times New Roman" w:hAnsi="Times New Roman" w:cs="Times New Roman"/>
                <w:sz w:val="20"/>
                <w:szCs w:val="20"/>
              </w:rPr>
              <w:t xml:space="preserve">Плановое и фактическое значения эффекта реализации мероприятия </w:t>
            </w:r>
          </w:p>
          <w:p w:rsidR="00BA317A" w:rsidRPr="008847E8" w:rsidRDefault="00BA317A" w:rsidP="00226D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7E8">
              <w:rPr>
                <w:rFonts w:ascii="Times New Roman" w:hAnsi="Times New Roman" w:cs="Times New Roman"/>
                <w:sz w:val="20"/>
                <w:szCs w:val="20"/>
              </w:rPr>
              <w:t>в отчетном году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226D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7E8">
              <w:rPr>
                <w:rFonts w:ascii="Times New Roman" w:hAnsi="Times New Roman" w:cs="Times New Roman"/>
                <w:sz w:val="20"/>
                <w:szCs w:val="20"/>
              </w:rPr>
              <w:t>Своевременность выполнения работ</w:t>
            </w:r>
          </w:p>
        </w:tc>
        <w:tc>
          <w:tcPr>
            <w:tcW w:w="2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C14ED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7E8">
              <w:rPr>
                <w:rFonts w:ascii="Times New Roman" w:hAnsi="Times New Roman" w:cs="Times New Roman"/>
                <w:sz w:val="20"/>
                <w:szCs w:val="20"/>
              </w:rPr>
              <w:t>Значения показателей эффективности, отражающих достижение цели, решение задачи, реализацию мероприятий и программы в целом за отчетный год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C14ED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7E8">
              <w:rPr>
                <w:rFonts w:ascii="Times New Roman" w:hAnsi="Times New Roman" w:cs="Times New Roman"/>
                <w:sz w:val="20"/>
                <w:szCs w:val="20"/>
              </w:rPr>
              <w:t>Причины недовыполнения</w:t>
            </w:r>
          </w:p>
        </w:tc>
      </w:tr>
      <w:tr w:rsidR="00BA317A" w:rsidRPr="008847E8">
        <w:trPr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26D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226D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7E8">
              <w:rPr>
                <w:rFonts w:ascii="Times New Roman" w:hAnsi="Times New Roman" w:cs="Times New Roman"/>
                <w:sz w:val="20"/>
                <w:szCs w:val="20"/>
              </w:rPr>
              <w:t>плановое значение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C14ED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7E8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C14ED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7E8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C14ED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7E8">
              <w:rPr>
                <w:rFonts w:ascii="Times New Roman" w:hAnsi="Times New Roman" w:cs="Times New Roman"/>
                <w:sz w:val="20"/>
                <w:szCs w:val="20"/>
              </w:rPr>
              <w:t>срок выполнения работ по контракту</w:t>
            </w: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226D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7E8">
              <w:rPr>
                <w:rFonts w:ascii="Times New Roman" w:hAnsi="Times New Roman" w:cs="Times New Roman"/>
                <w:sz w:val="20"/>
                <w:szCs w:val="20"/>
              </w:rPr>
              <w:t>фактический срок выполнения работ</w:t>
            </w:r>
          </w:p>
        </w:tc>
        <w:tc>
          <w:tcPr>
            <w:tcW w:w="2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317A" w:rsidRPr="008847E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7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7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7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7E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7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7E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7E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7E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7E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7C44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7E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A317A" w:rsidRPr="008847E8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317A" w:rsidRPr="008847E8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317A" w:rsidRPr="008847E8">
        <w:trPr>
          <w:tblCellSpacing w:w="5" w:type="nil"/>
        </w:trPr>
        <w:tc>
          <w:tcPr>
            <w:tcW w:w="113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7E8">
              <w:rPr>
                <w:rFonts w:ascii="Times New Roman" w:hAnsi="Times New Roman" w:cs="Times New Roman"/>
                <w:sz w:val="20"/>
                <w:szCs w:val="20"/>
              </w:rPr>
              <w:t>Итоговое значение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2F583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A317A" w:rsidRDefault="00BA317A"/>
    <w:p w:rsidR="00BA317A" w:rsidRPr="002F583D" w:rsidRDefault="00BA317A" w:rsidP="00C14E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F583D">
        <w:rPr>
          <w:rFonts w:ascii="Times New Roman" w:hAnsi="Times New Roman" w:cs="Times New Roman"/>
        </w:rPr>
        <w:t xml:space="preserve">Примечание: графы </w:t>
      </w:r>
      <w:r>
        <w:rPr>
          <w:rFonts w:ascii="Times New Roman" w:hAnsi="Times New Roman" w:cs="Times New Roman"/>
        </w:rPr>
        <w:t>7</w:t>
      </w:r>
      <w:r w:rsidRPr="002F583D">
        <w:rPr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</w:rPr>
        <w:t>8</w:t>
      </w:r>
      <w:r w:rsidRPr="002F583D">
        <w:rPr>
          <w:rFonts w:ascii="Times New Roman" w:hAnsi="Times New Roman" w:cs="Times New Roman"/>
        </w:rPr>
        <w:t xml:space="preserve"> заполняются только для мероприятий, по которым не соблюдены сроки исполнения, установленные контрактом.</w:t>
      </w:r>
    </w:p>
    <w:p w:rsidR="00BA317A" w:rsidRDefault="00BA317A" w:rsidP="00C14E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BA317A" w:rsidRDefault="00BA317A" w:rsidP="00C14E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BA317A" w:rsidRPr="00153139" w:rsidRDefault="00BA317A" w:rsidP="00C14E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139">
        <w:rPr>
          <w:rFonts w:ascii="Times New Roman" w:hAnsi="Times New Roman" w:cs="Times New Roman"/>
          <w:sz w:val="24"/>
          <w:szCs w:val="24"/>
        </w:rPr>
        <w:t>Должность</w:t>
      </w:r>
      <w:r w:rsidRPr="00153139">
        <w:rPr>
          <w:sz w:val="24"/>
          <w:szCs w:val="24"/>
        </w:rPr>
        <w:t xml:space="preserve"> </w:t>
      </w:r>
      <w:r w:rsidRPr="00153139">
        <w:rPr>
          <w:rFonts w:ascii="Times New Roman" w:hAnsi="Times New Roman" w:cs="Times New Roman"/>
          <w:sz w:val="24"/>
          <w:szCs w:val="24"/>
        </w:rPr>
        <w:t>руководителя структурного подразделения, являющегося</w:t>
      </w:r>
    </w:p>
    <w:p w:rsidR="00BA317A" w:rsidRPr="00C14EDA" w:rsidRDefault="00BA317A" w:rsidP="00C14E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53139">
        <w:rPr>
          <w:rFonts w:ascii="Times New Roman" w:hAnsi="Times New Roman" w:cs="Times New Roman"/>
          <w:sz w:val="24"/>
          <w:szCs w:val="24"/>
        </w:rPr>
        <w:t>ответственным исполнителем муниципальной программы</w:t>
      </w:r>
      <w:r>
        <w:rPr>
          <w:rFonts w:ascii="Times New Roman" w:hAnsi="Times New Roman" w:cs="Times New Roman"/>
        </w:rPr>
        <w:t xml:space="preserve">                                                                    _____________________________Ф.И.О.</w:t>
      </w:r>
    </w:p>
    <w:p w:rsidR="00BA317A" w:rsidRPr="00C14EDA" w:rsidRDefault="00BA317A" w:rsidP="00C14EDA">
      <w:pPr>
        <w:pStyle w:val="ConsPlusNonformat"/>
        <w:ind w:left="11340"/>
        <w:rPr>
          <w:rFonts w:ascii="Times New Roman" w:hAnsi="Times New Roman" w:cs="Times New Roman"/>
        </w:rPr>
      </w:pPr>
      <w:r w:rsidRPr="00C14EDA">
        <w:rPr>
          <w:rFonts w:ascii="Times New Roman" w:hAnsi="Times New Roman" w:cs="Times New Roman"/>
        </w:rPr>
        <w:t>(подпись)</w:t>
      </w:r>
    </w:p>
    <w:p w:rsidR="00BA317A" w:rsidRPr="00C14EDA" w:rsidRDefault="00BA317A" w:rsidP="003F5B14">
      <w:pPr>
        <w:pStyle w:val="ConsPlusNonformat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C14EDA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» _________________</w:t>
      </w:r>
      <w:r w:rsidRPr="00C14EDA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20___года</w:t>
      </w:r>
    </w:p>
    <w:p w:rsidR="00BA317A" w:rsidRDefault="00BA317A" w:rsidP="00CC2B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317A" w:rsidRDefault="00BA317A" w:rsidP="00CC2B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317A" w:rsidRDefault="00BA317A" w:rsidP="00CC2B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317A" w:rsidRDefault="00BA317A" w:rsidP="00CC2B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317A" w:rsidRDefault="00BA317A" w:rsidP="00CC2B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317A" w:rsidRDefault="00BA317A" w:rsidP="00CC2B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317A" w:rsidRPr="00C14EDA" w:rsidRDefault="00BA317A" w:rsidP="00C14EDA">
      <w:pPr>
        <w:pageBreakBefore/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C14EDA">
        <w:rPr>
          <w:rFonts w:ascii="Times New Roman" w:hAnsi="Times New Roman" w:cs="Times New Roman"/>
          <w:sz w:val="24"/>
          <w:szCs w:val="24"/>
        </w:rPr>
        <w:t>Форма № 2</w:t>
      </w:r>
    </w:p>
    <w:p w:rsidR="00BA317A" w:rsidRPr="00C14EDA" w:rsidRDefault="00BA317A" w:rsidP="002F58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317A" w:rsidRPr="00C14EDA" w:rsidRDefault="00BA317A" w:rsidP="002F58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ar896"/>
      <w:bookmarkEnd w:id="2"/>
      <w:r w:rsidRPr="00C14EDA">
        <w:rPr>
          <w:rFonts w:ascii="Times New Roman" w:hAnsi="Times New Roman" w:cs="Times New Roman"/>
          <w:sz w:val="24"/>
          <w:szCs w:val="24"/>
        </w:rPr>
        <w:t>Динамика значений основных целевых индикаторов</w:t>
      </w:r>
    </w:p>
    <w:p w:rsidR="00BA317A" w:rsidRPr="00C14EDA" w:rsidRDefault="00BA317A" w:rsidP="002F58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14EDA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BA317A" w:rsidRPr="00C14EDA" w:rsidRDefault="00BA317A" w:rsidP="002F58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14EDA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C14EDA">
        <w:rPr>
          <w:rFonts w:ascii="Times New Roman" w:hAnsi="Times New Roman" w:cs="Times New Roman"/>
          <w:sz w:val="24"/>
          <w:szCs w:val="24"/>
        </w:rPr>
        <w:t>________________</w:t>
      </w:r>
    </w:p>
    <w:p w:rsidR="00BA317A" w:rsidRPr="00C14EDA" w:rsidRDefault="00BA317A" w:rsidP="002F583D">
      <w:pPr>
        <w:pStyle w:val="ConsPlusNonformat"/>
        <w:jc w:val="center"/>
        <w:rPr>
          <w:rFonts w:ascii="Times New Roman" w:hAnsi="Times New Roman" w:cs="Times New Roman"/>
        </w:rPr>
      </w:pPr>
      <w:r w:rsidRPr="00C14EDA">
        <w:rPr>
          <w:rFonts w:ascii="Times New Roman" w:hAnsi="Times New Roman" w:cs="Times New Roman"/>
        </w:rPr>
        <w:t>(наименование муниципальной программы)</w:t>
      </w:r>
    </w:p>
    <w:p w:rsidR="00BA317A" w:rsidRDefault="00BA317A" w:rsidP="002F583D">
      <w:pPr>
        <w:pStyle w:val="ConsPlusNonformat"/>
        <w:jc w:val="center"/>
        <w:rPr>
          <w:rFonts w:cs="Times New Roman"/>
        </w:rPr>
      </w:pPr>
    </w:p>
    <w:p w:rsidR="00BA317A" w:rsidRPr="00C14EDA" w:rsidRDefault="00BA317A" w:rsidP="002F58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14EDA">
        <w:rPr>
          <w:rFonts w:ascii="Times New Roman" w:hAnsi="Times New Roman" w:cs="Times New Roman"/>
          <w:sz w:val="24"/>
          <w:szCs w:val="24"/>
        </w:rPr>
        <w:t>по состоянию на ________________________________</w:t>
      </w:r>
    </w:p>
    <w:p w:rsidR="00BA317A" w:rsidRPr="00C14EDA" w:rsidRDefault="00BA317A" w:rsidP="002F583D">
      <w:pPr>
        <w:pStyle w:val="ConsPlusNonformat"/>
        <w:jc w:val="center"/>
        <w:rPr>
          <w:rFonts w:ascii="Times New Roman" w:hAnsi="Times New Roman" w:cs="Times New Roman"/>
        </w:rPr>
      </w:pPr>
      <w:r w:rsidRPr="00C14EDA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</w:t>
      </w:r>
      <w:r w:rsidRPr="00C14EDA">
        <w:rPr>
          <w:rFonts w:ascii="Times New Roman" w:hAnsi="Times New Roman" w:cs="Times New Roman"/>
        </w:rPr>
        <w:t xml:space="preserve">        (указывается дата)</w:t>
      </w:r>
    </w:p>
    <w:p w:rsidR="00BA317A" w:rsidRDefault="00BA317A" w:rsidP="002F583D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tbl>
      <w:tblPr>
        <w:tblW w:w="15375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2623"/>
        <w:gridCol w:w="2950"/>
        <w:gridCol w:w="1360"/>
        <w:gridCol w:w="1058"/>
        <w:gridCol w:w="1002"/>
        <w:gridCol w:w="1134"/>
        <w:gridCol w:w="1731"/>
        <w:gridCol w:w="2977"/>
      </w:tblGrid>
      <w:tr w:rsidR="00BA317A" w:rsidRPr="008847E8">
        <w:trPr>
          <w:trHeight w:val="900"/>
          <w:tblCellSpacing w:w="5" w:type="nil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E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1531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E8">
              <w:rPr>
                <w:rFonts w:ascii="Times New Roman" w:hAnsi="Times New Roman" w:cs="Times New Roman"/>
                <w:sz w:val="24"/>
                <w:szCs w:val="24"/>
              </w:rPr>
              <w:t>Наименование целей, задач, мероприятий муниципальной программы</w:t>
            </w:r>
          </w:p>
        </w:tc>
        <w:tc>
          <w:tcPr>
            <w:tcW w:w="2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226D0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E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ожидаемого эффекта 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226D0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E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226D0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E8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эффекта реализации мероприятия по годам реализации муниципальной программы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E8">
              <w:rPr>
                <w:rFonts w:ascii="Times New Roman" w:hAnsi="Times New Roman" w:cs="Times New Roman"/>
                <w:sz w:val="24"/>
                <w:szCs w:val="24"/>
              </w:rPr>
              <w:t>Степень достижения установленного значения показателя ожидаемого эффекта за отчетный год</w:t>
            </w:r>
          </w:p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E8">
              <w:rPr>
                <w:rFonts w:ascii="Times New Roman" w:hAnsi="Times New Roman" w:cs="Times New Roman"/>
                <w:sz w:val="24"/>
                <w:szCs w:val="24"/>
              </w:rPr>
              <w:t>(%)</w:t>
            </w:r>
          </w:p>
        </w:tc>
      </w:tr>
      <w:tr w:rsidR="00BA317A" w:rsidRPr="008847E8">
        <w:trPr>
          <w:trHeight w:val="298"/>
          <w:tblCellSpacing w:w="5" w:type="nil"/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E8">
              <w:rPr>
                <w:rFonts w:ascii="Times New Roman" w:hAnsi="Times New Roman" w:cs="Times New Roman"/>
                <w:sz w:val="24"/>
                <w:szCs w:val="24"/>
              </w:rPr>
              <w:t>1-й</w:t>
            </w:r>
          </w:p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E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E8">
              <w:rPr>
                <w:rFonts w:ascii="Times New Roman" w:hAnsi="Times New Roman" w:cs="Times New Roman"/>
                <w:sz w:val="24"/>
                <w:szCs w:val="24"/>
              </w:rPr>
              <w:t>2-й</w:t>
            </w:r>
          </w:p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E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E8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1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E8">
              <w:rPr>
                <w:rFonts w:ascii="Times New Roman" w:hAnsi="Times New Roman" w:cs="Times New Roman"/>
                <w:sz w:val="24"/>
                <w:szCs w:val="24"/>
              </w:rPr>
              <w:t>год окончания реализации программы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17A" w:rsidRPr="008847E8">
        <w:trPr>
          <w:tblCellSpacing w:w="5" w:type="nil"/>
          <w:jc w:val="center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E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A317A" w:rsidRPr="008847E8">
        <w:trPr>
          <w:tblCellSpacing w:w="5" w:type="nil"/>
          <w:jc w:val="center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17A" w:rsidRPr="008847E8">
        <w:trPr>
          <w:tblCellSpacing w:w="5" w:type="nil"/>
          <w:jc w:val="center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17A" w:rsidRPr="008847E8">
        <w:trPr>
          <w:tblCellSpacing w:w="5" w:type="nil"/>
          <w:jc w:val="center"/>
        </w:trPr>
        <w:tc>
          <w:tcPr>
            <w:tcW w:w="3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E8">
              <w:rPr>
                <w:rFonts w:ascii="Times New Roman" w:hAnsi="Times New Roman" w:cs="Times New Roman"/>
                <w:sz w:val="24"/>
                <w:szCs w:val="24"/>
              </w:rPr>
              <w:t>Итоговое значение</w:t>
            </w:r>
          </w:p>
        </w:tc>
        <w:tc>
          <w:tcPr>
            <w:tcW w:w="29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7A" w:rsidRPr="008847E8" w:rsidRDefault="00BA317A" w:rsidP="003F5B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317A" w:rsidRDefault="00BA317A" w:rsidP="002F583D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BA317A" w:rsidRDefault="00BA317A" w:rsidP="003F5B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BA317A" w:rsidRDefault="00BA317A" w:rsidP="003F5B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Должность</w:t>
      </w:r>
      <w:r w:rsidRPr="00C14EDA">
        <w:t xml:space="preserve"> </w:t>
      </w:r>
      <w:r w:rsidRPr="00C14EDA">
        <w:rPr>
          <w:rFonts w:ascii="Times New Roman" w:hAnsi="Times New Roman" w:cs="Times New Roman"/>
          <w:sz w:val="24"/>
          <w:szCs w:val="24"/>
        </w:rPr>
        <w:t>руководителя структурного подразделения, являющегося</w:t>
      </w:r>
    </w:p>
    <w:p w:rsidR="00BA317A" w:rsidRPr="00C14EDA" w:rsidRDefault="00BA317A" w:rsidP="003F5B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14EDA">
        <w:rPr>
          <w:rFonts w:ascii="Times New Roman" w:hAnsi="Times New Roman" w:cs="Times New Roman"/>
        </w:rPr>
        <w:t>ответственным исполнителем муниципальной программы</w:t>
      </w:r>
      <w:r>
        <w:rPr>
          <w:rFonts w:ascii="Times New Roman" w:hAnsi="Times New Roman" w:cs="Times New Roman"/>
        </w:rPr>
        <w:t xml:space="preserve">                                                                    _____________________________Ф.И.О.</w:t>
      </w:r>
    </w:p>
    <w:p w:rsidR="00BA317A" w:rsidRPr="00C14EDA" w:rsidRDefault="00BA317A" w:rsidP="003F5B14">
      <w:pPr>
        <w:pStyle w:val="ConsPlusNonformat"/>
        <w:ind w:left="11340"/>
        <w:rPr>
          <w:rFonts w:ascii="Times New Roman" w:hAnsi="Times New Roman" w:cs="Times New Roman"/>
        </w:rPr>
      </w:pPr>
      <w:r w:rsidRPr="00C14EDA">
        <w:rPr>
          <w:rFonts w:ascii="Times New Roman" w:hAnsi="Times New Roman" w:cs="Times New Roman"/>
        </w:rPr>
        <w:t>(подпись)</w:t>
      </w:r>
    </w:p>
    <w:p w:rsidR="00BA317A" w:rsidRPr="00C14EDA" w:rsidRDefault="00BA317A" w:rsidP="003F5B14">
      <w:pPr>
        <w:pStyle w:val="ConsPlusNonformat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C14EDA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» __________________</w:t>
      </w:r>
      <w:r w:rsidRPr="00C14EDA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20___года</w:t>
      </w:r>
    </w:p>
    <w:p w:rsidR="00BA317A" w:rsidRPr="00CC2BAF" w:rsidRDefault="00BA317A" w:rsidP="00CC2B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A317A" w:rsidRPr="00CC2BAF" w:rsidSect="00235738">
      <w:pgSz w:w="16838" w:h="11906" w:orient="landscape"/>
      <w:pgMar w:top="1418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42B4"/>
    <w:rsid w:val="000B3CC5"/>
    <w:rsid w:val="000B6FE9"/>
    <w:rsid w:val="001055D5"/>
    <w:rsid w:val="00153139"/>
    <w:rsid w:val="00197764"/>
    <w:rsid w:val="001A2A4A"/>
    <w:rsid w:val="00226D0A"/>
    <w:rsid w:val="00235738"/>
    <w:rsid w:val="002357A0"/>
    <w:rsid w:val="002608C8"/>
    <w:rsid w:val="002F583D"/>
    <w:rsid w:val="00353271"/>
    <w:rsid w:val="003C1FA0"/>
    <w:rsid w:val="003F5B14"/>
    <w:rsid w:val="00463345"/>
    <w:rsid w:val="005E5668"/>
    <w:rsid w:val="00602112"/>
    <w:rsid w:val="00645CFA"/>
    <w:rsid w:val="006A0CAE"/>
    <w:rsid w:val="006E7AB8"/>
    <w:rsid w:val="0072018B"/>
    <w:rsid w:val="007B5335"/>
    <w:rsid w:val="007C42B4"/>
    <w:rsid w:val="007C44F5"/>
    <w:rsid w:val="00814ED1"/>
    <w:rsid w:val="00840B67"/>
    <w:rsid w:val="0085467D"/>
    <w:rsid w:val="008709B1"/>
    <w:rsid w:val="00871E3B"/>
    <w:rsid w:val="008847E8"/>
    <w:rsid w:val="008A2916"/>
    <w:rsid w:val="0090750D"/>
    <w:rsid w:val="009233EE"/>
    <w:rsid w:val="00932CF9"/>
    <w:rsid w:val="00967F5B"/>
    <w:rsid w:val="00985590"/>
    <w:rsid w:val="00993822"/>
    <w:rsid w:val="009D1B4E"/>
    <w:rsid w:val="00A05F5C"/>
    <w:rsid w:val="00A309C9"/>
    <w:rsid w:val="00A6477E"/>
    <w:rsid w:val="00A74F2A"/>
    <w:rsid w:val="00AF2577"/>
    <w:rsid w:val="00B6390E"/>
    <w:rsid w:val="00B64FA5"/>
    <w:rsid w:val="00BA317A"/>
    <w:rsid w:val="00C14EDA"/>
    <w:rsid w:val="00C22753"/>
    <w:rsid w:val="00CC2BAF"/>
    <w:rsid w:val="00CC4FF8"/>
    <w:rsid w:val="00CC7668"/>
    <w:rsid w:val="00CF2804"/>
    <w:rsid w:val="00DA5901"/>
    <w:rsid w:val="00DC2E30"/>
    <w:rsid w:val="00DC58D1"/>
    <w:rsid w:val="00DC5DF8"/>
    <w:rsid w:val="00E16DF5"/>
    <w:rsid w:val="00E74BF8"/>
    <w:rsid w:val="00FE2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2B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C42B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C42B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7C42B4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character" w:styleId="PlaceholderText">
    <w:name w:val="Placeholder Text"/>
    <w:basedOn w:val="DefaultParagraphFont"/>
    <w:uiPriority w:val="99"/>
    <w:semiHidden/>
    <w:rsid w:val="0019776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197764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7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055D5"/>
    <w:pPr>
      <w:ind w:left="720"/>
    </w:pPr>
  </w:style>
  <w:style w:type="paragraph" w:customStyle="1" w:styleId="ConsPlusNormal">
    <w:name w:val="ConsPlusNormal"/>
    <w:uiPriority w:val="99"/>
    <w:rsid w:val="00CF280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8.wmf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3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1.bin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5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7.wmf"/><Relationship Id="rId66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61" Type="http://schemas.openxmlformats.org/officeDocument/2006/relationships/oleObject" Target="embeddings/oleObject30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2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Relationship Id="rId43" Type="http://schemas.openxmlformats.org/officeDocument/2006/relationships/oleObject" Target="embeddings/oleObject21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46" Type="http://schemas.openxmlformats.org/officeDocument/2006/relationships/image" Target="media/image21.wmf"/><Relationship Id="rId59" Type="http://schemas.openxmlformats.org/officeDocument/2006/relationships/oleObject" Target="embeddings/oleObject29.bin"/><Relationship Id="rId67" Type="http://schemas.openxmlformats.org/officeDocument/2006/relationships/theme" Target="theme/theme1.xml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54" Type="http://schemas.openxmlformats.org/officeDocument/2006/relationships/image" Target="media/image25.wmf"/><Relationship Id="rId62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</TotalTime>
  <Pages>6</Pages>
  <Words>1172</Words>
  <Characters>6682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xp</cp:lastModifiedBy>
  <cp:revision>6</cp:revision>
  <cp:lastPrinted>2013-08-30T09:06:00Z</cp:lastPrinted>
  <dcterms:created xsi:type="dcterms:W3CDTF">2013-08-15T12:38:00Z</dcterms:created>
  <dcterms:modified xsi:type="dcterms:W3CDTF">2013-08-30T09:07:00Z</dcterms:modified>
</cp:coreProperties>
</file>